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E7430" w14:textId="238F826F" w:rsidR="006E3C9A" w:rsidRDefault="00BE73B2">
      <w:r>
        <w:tab/>
      </w:r>
    </w:p>
    <w:p w14:paraId="40CC120E" w14:textId="37B0DE89" w:rsidR="006E3C9A" w:rsidRDefault="006E3C9A"/>
    <w:p w14:paraId="6FDD7AE6" w14:textId="706BE0B3" w:rsidR="006E3C9A" w:rsidRDefault="006E3C9A"/>
    <w:p w14:paraId="1EC0C543" w14:textId="15FCBCBE" w:rsidR="006E3C9A" w:rsidRDefault="00BE73B2">
      <w:pPr>
        <w:jc w:val="center"/>
      </w:pPr>
      <w:r>
        <w:rPr>
          <w:noProof/>
        </w:rPr>
        <w:drawing>
          <wp:inline distT="0" distB="0" distL="0" distR="0" wp14:anchorId="40F45288" wp14:editId="2483FE56">
            <wp:extent cx="3771727" cy="1247775"/>
            <wp:effectExtent l="0" t="0" r="635" b="0"/>
            <wp:docPr id="1280136688" name="Bilde 2" descr="Et bilde som inneholder logo, symbol,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136688" name="Bilde 2" descr="Et bilde som inneholder logo, symbol, Grafikk&#10;&#10;Automatisk generert beskrivels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6936" cy="1328896"/>
                    </a:xfrm>
                    <a:prstGeom prst="rect">
                      <a:avLst/>
                    </a:prstGeom>
                    <a:noFill/>
                    <a:ln>
                      <a:noFill/>
                    </a:ln>
                  </pic:spPr>
                </pic:pic>
              </a:graphicData>
            </a:graphic>
          </wp:inline>
        </w:drawing>
      </w:r>
    </w:p>
    <w:p w14:paraId="645C70FB" w14:textId="69E5EF16" w:rsidR="006E3C9A" w:rsidRDefault="006E3C9A"/>
    <w:p w14:paraId="49673EA0" w14:textId="77777777" w:rsidR="006E3C9A" w:rsidRDefault="006E3C9A"/>
    <w:p w14:paraId="18DA5A1E" w14:textId="50DE4356" w:rsidR="006E3C9A" w:rsidRDefault="006E3C9A"/>
    <w:p w14:paraId="79CA21DD" w14:textId="5A822381" w:rsidR="006E3C9A" w:rsidRDefault="006E3C9A">
      <w:pPr>
        <w:ind w:firstLine="708"/>
      </w:pPr>
    </w:p>
    <w:p w14:paraId="4D98EE65" w14:textId="77777777" w:rsidR="006E3C9A" w:rsidRDefault="006E3C9A"/>
    <w:p w14:paraId="09BB01AE" w14:textId="77777777" w:rsidR="006E3C9A" w:rsidRDefault="006E3C9A"/>
    <w:p w14:paraId="663C2183" w14:textId="77777777" w:rsidR="006E3C9A" w:rsidRDefault="006E3C9A"/>
    <w:p w14:paraId="2BDE8C5D" w14:textId="77777777" w:rsidR="006E3C9A" w:rsidRDefault="00BE73B2">
      <w:pPr>
        <w:jc w:val="center"/>
        <w:rPr>
          <w:rFonts w:asciiTheme="minorHAnsi" w:hAnsiTheme="minorHAnsi" w:cstheme="minorHAnsi"/>
          <w:b/>
          <w:sz w:val="52"/>
          <w:szCs w:val="52"/>
        </w:rPr>
      </w:pPr>
      <w:r>
        <w:rPr>
          <w:rFonts w:asciiTheme="minorHAnsi" w:hAnsiTheme="minorHAnsi" w:cstheme="minorHAnsi"/>
          <w:b/>
          <w:sz w:val="52"/>
          <w:szCs w:val="52"/>
        </w:rPr>
        <w:t>AVTALESKJEMA</w:t>
      </w:r>
    </w:p>
    <w:p w14:paraId="1BA65829" w14:textId="77777777" w:rsidR="006E3C9A" w:rsidRDefault="00BE73B2">
      <w:pPr>
        <w:jc w:val="center"/>
        <w:rPr>
          <w:rFonts w:asciiTheme="minorHAnsi" w:hAnsiTheme="minorHAnsi" w:cstheme="minorHAnsi"/>
          <w:b/>
          <w:sz w:val="52"/>
          <w:szCs w:val="52"/>
        </w:rPr>
      </w:pPr>
      <w:r>
        <w:rPr>
          <w:rFonts w:asciiTheme="minorHAnsi" w:hAnsiTheme="minorHAnsi" w:cstheme="minorHAnsi"/>
          <w:b/>
          <w:sz w:val="52"/>
          <w:szCs w:val="52"/>
        </w:rPr>
        <w:t>TIL</w:t>
      </w:r>
    </w:p>
    <w:p w14:paraId="6B48AAA7" w14:textId="53181721" w:rsidR="006E3C9A" w:rsidRDefault="00BE73B2">
      <w:pPr>
        <w:jc w:val="center"/>
        <w:rPr>
          <w:rFonts w:asciiTheme="minorHAnsi" w:hAnsiTheme="minorHAnsi" w:cstheme="minorHAnsi"/>
          <w:b/>
          <w:sz w:val="52"/>
          <w:szCs w:val="52"/>
        </w:rPr>
      </w:pPr>
      <w:r>
        <w:rPr>
          <w:rFonts w:asciiTheme="minorHAnsi" w:hAnsiTheme="minorHAnsi" w:cstheme="minorHAnsi"/>
          <w:b/>
          <w:sz w:val="52"/>
          <w:szCs w:val="52"/>
        </w:rPr>
        <w:t>TENESTEKONTRAKT FOR RAMMEAVTALAR</w:t>
      </w:r>
    </w:p>
    <w:p w14:paraId="5DC7BFF4" w14:textId="77777777" w:rsidR="006E3C9A" w:rsidRDefault="006E3C9A">
      <w:pPr>
        <w:rPr>
          <w:rFonts w:asciiTheme="minorHAnsi" w:hAnsiTheme="minorHAnsi" w:cstheme="minorHAnsi"/>
        </w:rPr>
      </w:pPr>
    </w:p>
    <w:p w14:paraId="531BD413" w14:textId="77777777" w:rsidR="006E3C9A" w:rsidRDefault="006E3C9A">
      <w:pPr>
        <w:rPr>
          <w:rFonts w:asciiTheme="minorHAnsi" w:hAnsiTheme="minorHAnsi" w:cstheme="minorHAnsi"/>
        </w:rPr>
      </w:pPr>
    </w:p>
    <w:p w14:paraId="6DA3ADF9" w14:textId="77777777" w:rsidR="006E3C9A" w:rsidRDefault="006E3C9A">
      <w:pPr>
        <w:rPr>
          <w:rFonts w:asciiTheme="minorHAnsi" w:hAnsiTheme="minorHAnsi" w:cstheme="minorHAnsi"/>
        </w:rPr>
      </w:pPr>
    </w:p>
    <w:p w14:paraId="3B5617D4" w14:textId="77777777" w:rsidR="006E3C9A" w:rsidRDefault="006E3C9A">
      <w:pPr>
        <w:rPr>
          <w:rFonts w:asciiTheme="minorHAnsi" w:hAnsiTheme="minorHAnsi" w:cstheme="minorHAnsi"/>
        </w:rPr>
      </w:pPr>
    </w:p>
    <w:p w14:paraId="70DCE8EB" w14:textId="77777777" w:rsidR="006E3C9A" w:rsidRDefault="006E3C9A">
      <w:pPr>
        <w:rPr>
          <w:rFonts w:asciiTheme="minorHAnsi" w:hAnsiTheme="minorHAnsi" w:cstheme="minorHAnsi"/>
        </w:rPr>
      </w:pPr>
    </w:p>
    <w:p w14:paraId="65E07575" w14:textId="77777777" w:rsidR="006E3C9A" w:rsidRDefault="006E3C9A">
      <w:pPr>
        <w:rPr>
          <w:rFonts w:asciiTheme="minorHAnsi" w:hAnsiTheme="minorHAnsi" w:cstheme="minorHAnsi"/>
        </w:rPr>
      </w:pPr>
    </w:p>
    <w:p w14:paraId="6F06ED88" w14:textId="7D0DA431" w:rsidR="006E3C9A" w:rsidRDefault="00BE73B2">
      <w:pPr>
        <w:rPr>
          <w:rFonts w:asciiTheme="minorHAnsi" w:hAnsiTheme="minorHAnsi" w:cstheme="minorBidi"/>
          <w:color w:val="FF0000"/>
        </w:rPr>
      </w:pPr>
      <w:r>
        <w:rPr>
          <w:rFonts w:asciiTheme="minorHAnsi" w:hAnsiTheme="minorHAnsi" w:cstheme="minorBidi"/>
          <w:b/>
          <w:bCs/>
        </w:rPr>
        <w:t>Avtalereferanse:</w:t>
      </w:r>
      <w:r>
        <w:rPr>
          <w:rFonts w:asciiTheme="minorHAnsi" w:hAnsiTheme="minorHAnsi" w:cstheme="minorHAnsi"/>
        </w:rPr>
        <w:tab/>
      </w:r>
      <w:r>
        <w:rPr>
          <w:rFonts w:asciiTheme="minorHAnsi" w:hAnsiTheme="minorHAnsi" w:cstheme="minorBidi"/>
          <w:b/>
          <w:bCs/>
        </w:rPr>
        <w:t>2026/811</w:t>
      </w:r>
    </w:p>
    <w:p w14:paraId="77D3670D" w14:textId="77777777" w:rsidR="006E3C9A" w:rsidRDefault="006E3C9A">
      <w:pPr>
        <w:rPr>
          <w:rFonts w:asciiTheme="minorHAnsi" w:hAnsiTheme="minorHAnsi" w:cstheme="minorHAnsi"/>
        </w:rPr>
      </w:pPr>
    </w:p>
    <w:p w14:paraId="395F9D88" w14:textId="77777777" w:rsidR="006E3C9A" w:rsidRDefault="00BE73B2">
      <w:pPr>
        <w:rPr>
          <w:i/>
          <w:iCs/>
        </w:rPr>
      </w:pPr>
      <w:r>
        <w:rPr>
          <w:rFonts w:asciiTheme="minorHAnsi" w:hAnsiTheme="minorHAnsi" w:cstheme="minorHAnsi"/>
          <w:b/>
        </w:rPr>
        <w:t>Avtaleområde:</w:t>
      </w:r>
      <w:r>
        <w:rPr>
          <w:rFonts w:asciiTheme="minorHAnsi" w:hAnsiTheme="minorHAnsi" w:cstheme="minorHAnsi"/>
        </w:rPr>
        <w:tab/>
      </w:r>
      <w:r>
        <w:rPr>
          <w:rFonts w:asciiTheme="minorHAnsi" w:hAnsiTheme="minorHAnsi" w:cstheme="minorHAnsi"/>
          <w:bCs/>
          <w:szCs w:val="20"/>
        </w:rPr>
        <w:t>Rammeavtale konsulent og byggeleiartenester Del X ………………………..</w:t>
      </w:r>
    </w:p>
    <w:p w14:paraId="04254640" w14:textId="242B46A5" w:rsidR="006E3C9A" w:rsidRDefault="006E3C9A">
      <w:pPr>
        <w:rPr>
          <w:rFonts w:asciiTheme="minorHAnsi" w:hAnsiTheme="minorHAnsi" w:cstheme="minorHAnsi"/>
        </w:rPr>
      </w:pPr>
    </w:p>
    <w:p w14:paraId="2504C7B7" w14:textId="77777777" w:rsidR="006E3C9A" w:rsidRDefault="00BE73B2">
      <w:pPr>
        <w:rPr>
          <w:rFonts w:asciiTheme="minorHAnsi" w:hAnsiTheme="minorHAnsi" w:cstheme="minorHAnsi"/>
          <w:b/>
          <w:sz w:val="28"/>
          <w:szCs w:val="28"/>
        </w:rPr>
      </w:pPr>
      <w:r>
        <w:rPr>
          <w:rFonts w:asciiTheme="minorHAnsi" w:hAnsiTheme="minorHAnsi" w:cstheme="minorHAnsi"/>
          <w:b/>
          <w:sz w:val="28"/>
          <w:szCs w:val="28"/>
        </w:rPr>
        <w:br w:type="page"/>
      </w:r>
    </w:p>
    <w:p w14:paraId="436E6F61" w14:textId="38F7FBCD" w:rsidR="006E3C9A" w:rsidRDefault="00BE73B2">
      <w:pPr>
        <w:spacing w:after="200" w:line="276" w:lineRule="auto"/>
        <w:jc w:val="center"/>
        <w:rPr>
          <w:rFonts w:asciiTheme="minorHAnsi" w:hAnsiTheme="minorHAnsi" w:cstheme="minorHAnsi"/>
          <w:b/>
          <w:sz w:val="28"/>
          <w:szCs w:val="28"/>
        </w:rPr>
      </w:pPr>
      <w:r>
        <w:rPr>
          <w:rFonts w:asciiTheme="minorHAnsi" w:hAnsiTheme="minorHAnsi" w:cstheme="minorHAnsi"/>
          <w:b/>
          <w:sz w:val="28"/>
          <w:szCs w:val="28"/>
        </w:rPr>
        <w:lastRenderedPageBreak/>
        <w:t>Rammeavtale - Tenestekontrakt</w:t>
      </w:r>
    </w:p>
    <w:p w14:paraId="7EB3A30B" w14:textId="77777777" w:rsidR="006E3C9A" w:rsidRDefault="006E3C9A">
      <w:pPr>
        <w:rPr>
          <w:rFonts w:asciiTheme="minorHAnsi" w:hAnsiTheme="minorHAnsi" w:cstheme="minorHAnsi"/>
          <w:b/>
          <w:szCs w:val="20"/>
        </w:rPr>
      </w:pPr>
    </w:p>
    <w:p w14:paraId="4C82CFC9" w14:textId="77777777" w:rsidR="006E3C9A" w:rsidRDefault="00BE73B2">
      <w:pPr>
        <w:jc w:val="center"/>
        <w:rPr>
          <w:rFonts w:asciiTheme="minorHAnsi" w:hAnsiTheme="minorHAnsi" w:cstheme="minorHAnsi"/>
          <w:b/>
          <w:sz w:val="28"/>
          <w:szCs w:val="28"/>
        </w:rPr>
      </w:pPr>
      <w:bookmarkStart w:id="0" w:name="_Toc178975020"/>
      <w:bookmarkStart w:id="1" w:name="_Toc178976049"/>
      <w:bookmarkStart w:id="2" w:name="_Toc178976179"/>
      <w:bookmarkStart w:id="3" w:name="_Toc180918390"/>
      <w:bookmarkStart w:id="4" w:name="_Toc233477121"/>
      <w:bookmarkStart w:id="5" w:name="_Toc240056226"/>
      <w:r>
        <w:rPr>
          <w:rFonts w:asciiTheme="minorHAnsi" w:hAnsiTheme="minorHAnsi" w:cstheme="minorHAnsi"/>
          <w:b/>
          <w:sz w:val="28"/>
          <w:szCs w:val="28"/>
        </w:rPr>
        <w:t>mellom:</w:t>
      </w:r>
    </w:p>
    <w:p w14:paraId="516A3659" w14:textId="77777777" w:rsidR="006E3C9A" w:rsidRDefault="006E3C9A">
      <w:pPr>
        <w:tabs>
          <w:tab w:val="left" w:pos="4536"/>
        </w:tabs>
        <w:suppressAutoHyphens/>
        <w:jc w:val="center"/>
        <w:rPr>
          <w:rFonts w:asciiTheme="minorHAnsi" w:hAnsiTheme="minorHAnsi" w:cstheme="minorHAnsi"/>
          <w:szCs w:val="20"/>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6E3C9A" w14:paraId="7838514C" w14:textId="77777777" w:rsidTr="0071270B">
        <w:tc>
          <w:tcPr>
            <w:tcW w:w="8640" w:type="dxa"/>
          </w:tcPr>
          <w:p w14:paraId="72B3D67C" w14:textId="7CF3CAFF" w:rsidR="006E3C9A" w:rsidRDefault="00BE73B2">
            <w:pPr>
              <w:tabs>
                <w:tab w:val="left" w:pos="4536"/>
              </w:tabs>
              <w:suppressAutoHyphens/>
              <w:jc w:val="center"/>
              <w:rPr>
                <w:rFonts w:asciiTheme="minorHAnsi" w:hAnsiTheme="minorHAnsi" w:cstheme="minorHAnsi"/>
                <w:szCs w:val="20"/>
              </w:rPr>
            </w:pPr>
            <w:r>
              <w:rPr>
                <w:rFonts w:asciiTheme="minorHAnsi" w:hAnsiTheme="minorHAnsi" w:cstheme="minorHAnsi"/>
                <w:szCs w:val="20"/>
              </w:rPr>
              <w:t>Osterøy kommune</w:t>
            </w:r>
          </w:p>
        </w:tc>
      </w:tr>
    </w:tbl>
    <w:p w14:paraId="2393D35C" w14:textId="77777777" w:rsidR="006E3C9A" w:rsidRDefault="00BE73B2">
      <w:pPr>
        <w:tabs>
          <w:tab w:val="left" w:pos="4536"/>
        </w:tabs>
        <w:suppressAutoHyphens/>
        <w:jc w:val="center"/>
        <w:rPr>
          <w:rFonts w:asciiTheme="minorHAnsi" w:hAnsiTheme="minorHAnsi" w:cstheme="minorHAnsi"/>
          <w:szCs w:val="20"/>
        </w:rPr>
      </w:pPr>
      <w:r>
        <w:rPr>
          <w:rFonts w:asciiTheme="minorHAnsi" w:hAnsiTheme="minorHAnsi" w:cstheme="minorHAnsi"/>
          <w:szCs w:val="20"/>
        </w:rPr>
        <w:t>(frå no av omtalt som Oppdragsgiver)</w:t>
      </w:r>
    </w:p>
    <w:p w14:paraId="792048E9" w14:textId="77777777" w:rsidR="006E3C9A" w:rsidRDefault="006E3C9A">
      <w:pPr>
        <w:tabs>
          <w:tab w:val="left" w:pos="4536"/>
        </w:tabs>
        <w:suppressAutoHyphens/>
        <w:jc w:val="center"/>
        <w:rPr>
          <w:rFonts w:asciiTheme="minorHAnsi" w:hAnsiTheme="minorHAnsi" w:cstheme="minorHAnsi"/>
          <w:szCs w:val="20"/>
        </w:rPr>
      </w:pPr>
    </w:p>
    <w:p w14:paraId="669A0056" w14:textId="77777777" w:rsidR="006E3C9A" w:rsidRDefault="00BE73B2">
      <w:pPr>
        <w:tabs>
          <w:tab w:val="left" w:pos="4536"/>
        </w:tabs>
        <w:suppressAutoHyphens/>
        <w:jc w:val="center"/>
        <w:rPr>
          <w:rFonts w:asciiTheme="minorHAnsi" w:hAnsiTheme="minorHAnsi" w:cstheme="minorHAnsi"/>
          <w:szCs w:val="20"/>
        </w:rPr>
      </w:pPr>
      <w:r>
        <w:rPr>
          <w:rFonts w:asciiTheme="minorHAnsi" w:hAnsiTheme="minorHAnsi" w:cstheme="minorHAnsi"/>
          <w:szCs w:val="20"/>
        </w:rPr>
        <w:t>og</w:t>
      </w:r>
    </w:p>
    <w:p w14:paraId="3D0BE073" w14:textId="77777777" w:rsidR="006E3C9A" w:rsidRDefault="006E3C9A">
      <w:pPr>
        <w:tabs>
          <w:tab w:val="left" w:pos="4536"/>
        </w:tabs>
        <w:suppressAutoHyphens/>
        <w:jc w:val="center"/>
        <w:rPr>
          <w:rFonts w:asciiTheme="minorHAnsi" w:hAnsiTheme="minorHAnsi" w:cstheme="minorHAnsi"/>
          <w:szCs w:val="20"/>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6E3C9A" w14:paraId="3C22BFC1" w14:textId="77777777" w:rsidTr="0071270B">
        <w:tc>
          <w:tcPr>
            <w:tcW w:w="8640" w:type="dxa"/>
          </w:tcPr>
          <w:p w14:paraId="0BAE6343" w14:textId="77777777" w:rsidR="006E3C9A" w:rsidRDefault="00BE73B2">
            <w:pPr>
              <w:tabs>
                <w:tab w:val="left" w:pos="4536"/>
              </w:tabs>
              <w:suppressAutoHyphens/>
              <w:jc w:val="center"/>
              <w:rPr>
                <w:rFonts w:asciiTheme="minorHAnsi" w:hAnsiTheme="minorHAnsi" w:cstheme="minorHAnsi"/>
                <w:color w:val="FF0000"/>
                <w:szCs w:val="20"/>
              </w:rPr>
            </w:pPr>
            <w:r>
              <w:rPr>
                <w:rFonts w:asciiTheme="minorHAnsi" w:hAnsiTheme="minorHAnsi" w:cstheme="minorHAnsi"/>
                <w:color w:val="FF0000"/>
                <w:szCs w:val="20"/>
              </w:rPr>
              <w:fldChar w:fldCharType="begin">
                <w:ffData>
                  <w:name w:val=""/>
                  <w:enabled/>
                  <w:calcOnExit w:val="0"/>
                  <w:textInput>
                    <w:default w:val="[Navn på Leverandøren]"/>
                  </w:textInput>
                </w:ffData>
              </w:fldChar>
            </w:r>
            <w:r>
              <w:rPr>
                <w:rFonts w:asciiTheme="minorHAnsi" w:hAnsiTheme="minorHAnsi" w:cstheme="minorHAnsi"/>
                <w:color w:val="FF0000"/>
                <w:szCs w:val="20"/>
              </w:rPr>
              <w:instrText xml:space="preserve"> FORMTEXT </w:instrText>
            </w:r>
            <w:r>
              <w:rPr>
                <w:rFonts w:asciiTheme="minorHAnsi" w:hAnsiTheme="minorHAnsi" w:cstheme="minorHAnsi"/>
                <w:color w:val="FF0000"/>
                <w:szCs w:val="20"/>
              </w:rPr>
            </w:r>
            <w:r>
              <w:rPr>
                <w:rFonts w:asciiTheme="minorHAnsi" w:hAnsiTheme="minorHAnsi" w:cstheme="minorHAnsi"/>
                <w:color w:val="FF0000"/>
                <w:szCs w:val="20"/>
              </w:rPr>
              <w:fldChar w:fldCharType="separate"/>
            </w:r>
            <w:r>
              <w:rPr>
                <w:rFonts w:asciiTheme="minorHAnsi" w:hAnsiTheme="minorHAnsi" w:cstheme="minorHAnsi"/>
                <w:color w:val="FF0000"/>
                <w:szCs w:val="20"/>
              </w:rPr>
              <w:t>[Namn på Leverandøren]</w:t>
            </w:r>
            <w:r>
              <w:rPr>
                <w:rFonts w:asciiTheme="minorHAnsi" w:hAnsiTheme="minorHAnsi" w:cstheme="minorHAnsi"/>
                <w:color w:val="FF0000"/>
                <w:szCs w:val="20"/>
              </w:rPr>
              <w:fldChar w:fldCharType="end"/>
            </w:r>
          </w:p>
        </w:tc>
      </w:tr>
    </w:tbl>
    <w:p w14:paraId="1C2334B8" w14:textId="77777777" w:rsidR="006E3C9A" w:rsidRDefault="00BE73B2">
      <w:pPr>
        <w:tabs>
          <w:tab w:val="left" w:pos="4536"/>
        </w:tabs>
        <w:suppressAutoHyphens/>
        <w:jc w:val="center"/>
        <w:rPr>
          <w:rFonts w:asciiTheme="minorHAnsi" w:hAnsiTheme="minorHAnsi" w:cstheme="minorHAnsi"/>
          <w:szCs w:val="20"/>
        </w:rPr>
      </w:pPr>
      <w:r>
        <w:rPr>
          <w:rFonts w:asciiTheme="minorHAnsi" w:hAnsiTheme="minorHAnsi" w:cstheme="minorHAnsi"/>
          <w:szCs w:val="20"/>
        </w:rPr>
        <w:t>(frå no av omtalt som Leverandør)</w:t>
      </w:r>
    </w:p>
    <w:p w14:paraId="3866FA83" w14:textId="080B9647" w:rsidR="006E3C9A" w:rsidRDefault="006E3C9A">
      <w:pPr>
        <w:tabs>
          <w:tab w:val="left" w:pos="4536"/>
        </w:tabs>
        <w:suppressAutoHyphens/>
        <w:rPr>
          <w:rFonts w:asciiTheme="minorHAnsi" w:hAnsiTheme="minorHAnsi" w:cstheme="minorHAnsi"/>
          <w:szCs w:val="20"/>
        </w:rPr>
      </w:pPr>
    </w:p>
    <w:p w14:paraId="61A5329A" w14:textId="32857729" w:rsidR="006E3C9A" w:rsidRDefault="00BE73B2">
      <w:pPr>
        <w:tabs>
          <w:tab w:val="left" w:pos="4536"/>
          <w:tab w:val="left" w:pos="8205"/>
        </w:tabs>
        <w:suppressAutoHyphens/>
        <w:rPr>
          <w:rFonts w:asciiTheme="minorHAnsi" w:hAnsiTheme="minorHAnsi" w:cstheme="minorHAnsi"/>
          <w:szCs w:val="20"/>
        </w:rPr>
      </w:pPr>
      <w:r>
        <w:rPr>
          <w:rFonts w:asciiTheme="minorHAnsi" w:hAnsiTheme="minorHAnsi" w:cstheme="minorHAnsi"/>
          <w:szCs w:val="20"/>
        </w:rPr>
        <w:tab/>
      </w:r>
      <w:r>
        <w:rPr>
          <w:rFonts w:asciiTheme="minorHAnsi" w:hAnsiTheme="minorHAnsi" w:cstheme="minorHAnsi"/>
          <w:szCs w:val="20"/>
        </w:rPr>
        <w:tab/>
      </w:r>
    </w:p>
    <w:p w14:paraId="199334EF" w14:textId="77777777" w:rsidR="006E3C9A" w:rsidRDefault="00BE73B2">
      <w:pPr>
        <w:tabs>
          <w:tab w:val="left" w:pos="4536"/>
        </w:tabs>
        <w:suppressAutoHyphens/>
        <w:jc w:val="center"/>
        <w:rPr>
          <w:rFonts w:asciiTheme="minorHAnsi" w:hAnsiTheme="minorHAnsi" w:cstheme="minorHAnsi"/>
          <w:b/>
          <w:szCs w:val="20"/>
        </w:rPr>
      </w:pPr>
      <w:r>
        <w:rPr>
          <w:rFonts w:asciiTheme="minorHAnsi" w:hAnsiTheme="minorHAnsi" w:cstheme="minorHAnsi"/>
          <w:b/>
          <w:szCs w:val="20"/>
        </w:rPr>
        <w:t xml:space="preserve">Signatur </w:t>
      </w:r>
    </w:p>
    <w:p w14:paraId="3F627962" w14:textId="77777777" w:rsidR="006E3C9A" w:rsidRDefault="00BE73B2">
      <w:pPr>
        <w:tabs>
          <w:tab w:val="left" w:pos="4536"/>
        </w:tabs>
        <w:suppressAutoHyphens/>
        <w:jc w:val="center"/>
        <w:rPr>
          <w:rFonts w:asciiTheme="minorHAnsi" w:hAnsiTheme="minorHAnsi" w:cstheme="minorHAnsi"/>
          <w:szCs w:val="20"/>
        </w:rPr>
      </w:pPr>
      <w:r>
        <w:rPr>
          <w:rFonts w:asciiTheme="minorHAnsi" w:hAnsiTheme="minorHAnsi" w:cstheme="minorHAnsi"/>
          <w:szCs w:val="20"/>
        </w:rPr>
        <w:t>For Oppdragsgiver:</w:t>
      </w:r>
      <w:r>
        <w:rPr>
          <w:rFonts w:asciiTheme="minorHAnsi" w:hAnsiTheme="minorHAnsi" w:cstheme="minorHAnsi"/>
          <w:szCs w:val="20"/>
        </w:rPr>
        <w:tab/>
        <w:t>For Leverandør: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4"/>
        <w:gridCol w:w="424"/>
        <w:gridCol w:w="4268"/>
      </w:tblGrid>
      <w:tr w:rsidR="006E3C9A" w14:paraId="790C81CE" w14:textId="77777777" w:rsidTr="0071270B">
        <w:trPr>
          <w:jc w:val="center"/>
        </w:trPr>
        <w:tc>
          <w:tcPr>
            <w:tcW w:w="2398" w:type="pct"/>
          </w:tcPr>
          <w:p w14:paraId="4A429967" w14:textId="77777777" w:rsidR="006E3C9A" w:rsidRDefault="006E3C9A">
            <w:pPr>
              <w:tabs>
                <w:tab w:val="left" w:pos="4536"/>
              </w:tabs>
              <w:suppressAutoHyphens/>
              <w:jc w:val="center"/>
              <w:rPr>
                <w:rFonts w:asciiTheme="minorHAnsi" w:hAnsiTheme="minorHAnsi" w:cstheme="minorHAnsi"/>
                <w:color w:val="FF0000"/>
                <w:szCs w:val="20"/>
              </w:rPr>
            </w:pPr>
          </w:p>
          <w:p w14:paraId="7803DB55" w14:textId="77777777" w:rsidR="006E3C9A" w:rsidRDefault="006E3C9A">
            <w:pPr>
              <w:tabs>
                <w:tab w:val="left" w:pos="4536"/>
              </w:tabs>
              <w:suppressAutoHyphens/>
              <w:jc w:val="center"/>
              <w:rPr>
                <w:rFonts w:asciiTheme="minorHAnsi" w:hAnsiTheme="minorHAnsi" w:cstheme="minorHAnsi"/>
                <w:color w:val="000000"/>
                <w:szCs w:val="20"/>
              </w:rPr>
            </w:pPr>
          </w:p>
          <w:p w14:paraId="470240B1" w14:textId="77777777" w:rsidR="006E3C9A" w:rsidRDefault="00BE73B2">
            <w:pPr>
              <w:tabs>
                <w:tab w:val="left" w:pos="4536"/>
              </w:tabs>
              <w:suppressAutoHyphens/>
              <w:jc w:val="center"/>
              <w:rPr>
                <w:rFonts w:asciiTheme="minorHAnsi" w:hAnsiTheme="minorHAnsi" w:cstheme="minorHAnsi"/>
                <w:color w:val="000000"/>
                <w:szCs w:val="20"/>
              </w:rPr>
            </w:pPr>
            <w:r>
              <w:rPr>
                <w:rFonts w:asciiTheme="minorHAnsi" w:hAnsiTheme="minorHAnsi" w:cstheme="minorHAnsi"/>
                <w:color w:val="000000"/>
                <w:szCs w:val="20"/>
              </w:rPr>
              <w:t>______________________________</w:t>
            </w:r>
          </w:p>
          <w:p w14:paraId="3C78A709" w14:textId="77777777" w:rsidR="006E3C9A" w:rsidRDefault="00BE73B2">
            <w:pPr>
              <w:tabs>
                <w:tab w:val="left" w:pos="4536"/>
              </w:tabs>
              <w:suppressAutoHyphens/>
              <w:jc w:val="center"/>
              <w:rPr>
                <w:rFonts w:asciiTheme="minorHAnsi" w:hAnsiTheme="minorHAnsi" w:cstheme="minorHAnsi"/>
                <w:color w:val="FF0000"/>
                <w:szCs w:val="20"/>
              </w:rPr>
            </w:pPr>
            <w:r>
              <w:rPr>
                <w:rFonts w:asciiTheme="minorHAnsi" w:hAnsiTheme="minorHAnsi" w:cstheme="minorHAnsi"/>
                <w:color w:val="FF0000"/>
                <w:szCs w:val="20"/>
              </w:rPr>
              <w:fldChar w:fldCharType="begin">
                <w:ffData>
                  <w:name w:val=""/>
                  <w:enabled/>
                  <w:calcOnExit w:val="0"/>
                  <w:textInput>
                    <w:default w:val="[Navn på signatursetter]"/>
                  </w:textInput>
                </w:ffData>
              </w:fldChar>
            </w:r>
            <w:r>
              <w:rPr>
                <w:rFonts w:asciiTheme="minorHAnsi" w:hAnsiTheme="minorHAnsi" w:cstheme="minorHAnsi"/>
                <w:color w:val="FF0000"/>
                <w:szCs w:val="20"/>
              </w:rPr>
              <w:instrText xml:space="preserve"> FORMTEXT </w:instrText>
            </w:r>
            <w:r>
              <w:rPr>
                <w:rFonts w:asciiTheme="minorHAnsi" w:hAnsiTheme="minorHAnsi" w:cstheme="minorHAnsi"/>
                <w:color w:val="FF0000"/>
                <w:szCs w:val="20"/>
              </w:rPr>
            </w:r>
            <w:r>
              <w:rPr>
                <w:rFonts w:asciiTheme="minorHAnsi" w:hAnsiTheme="minorHAnsi" w:cstheme="minorHAnsi"/>
                <w:color w:val="FF0000"/>
                <w:szCs w:val="20"/>
              </w:rPr>
              <w:fldChar w:fldCharType="separate"/>
            </w:r>
            <w:r>
              <w:rPr>
                <w:rFonts w:asciiTheme="minorHAnsi" w:hAnsiTheme="minorHAnsi" w:cstheme="minorHAnsi"/>
                <w:color w:val="FF0000"/>
                <w:szCs w:val="20"/>
              </w:rPr>
              <w:t>[Namn på signatursettar]</w:t>
            </w:r>
            <w:r>
              <w:rPr>
                <w:rFonts w:asciiTheme="minorHAnsi" w:hAnsiTheme="minorHAnsi" w:cstheme="minorHAnsi"/>
                <w:color w:val="FF0000"/>
                <w:szCs w:val="20"/>
              </w:rPr>
              <w:fldChar w:fldCharType="end"/>
            </w:r>
            <w:r>
              <w:t xml:space="preserve"> </w:t>
            </w:r>
          </w:p>
          <w:p w14:paraId="7BACCAD9" w14:textId="77777777" w:rsidR="006E3C9A" w:rsidRDefault="00BE73B2">
            <w:pPr>
              <w:tabs>
                <w:tab w:val="left" w:pos="4536"/>
              </w:tabs>
              <w:suppressAutoHyphens/>
              <w:jc w:val="center"/>
              <w:rPr>
                <w:rFonts w:asciiTheme="minorHAnsi" w:hAnsiTheme="minorHAnsi" w:cstheme="minorHAnsi"/>
                <w:color w:val="FF0000"/>
                <w:szCs w:val="20"/>
              </w:rPr>
            </w:pPr>
            <w:r>
              <w:rPr>
                <w:rFonts w:asciiTheme="minorHAnsi" w:hAnsiTheme="minorHAnsi" w:cstheme="minorHAnsi"/>
                <w:color w:val="FF0000"/>
                <w:szCs w:val="20"/>
              </w:rPr>
              <w:fldChar w:fldCharType="begin">
                <w:ffData>
                  <w:name w:val=""/>
                  <w:enabled/>
                  <w:calcOnExit w:val="0"/>
                  <w:textInput>
                    <w:default w:val="[Tittel]"/>
                  </w:textInput>
                </w:ffData>
              </w:fldChar>
            </w:r>
            <w:r>
              <w:rPr>
                <w:rFonts w:asciiTheme="minorHAnsi" w:hAnsiTheme="minorHAnsi" w:cstheme="minorHAnsi"/>
                <w:color w:val="FF0000"/>
                <w:szCs w:val="20"/>
              </w:rPr>
              <w:instrText xml:space="preserve"> FORMTEXT </w:instrText>
            </w:r>
            <w:r>
              <w:rPr>
                <w:rFonts w:asciiTheme="minorHAnsi" w:hAnsiTheme="minorHAnsi" w:cstheme="minorHAnsi"/>
                <w:color w:val="FF0000"/>
                <w:szCs w:val="20"/>
              </w:rPr>
            </w:r>
            <w:r>
              <w:rPr>
                <w:rFonts w:asciiTheme="minorHAnsi" w:hAnsiTheme="minorHAnsi" w:cstheme="minorHAnsi"/>
                <w:color w:val="FF0000"/>
                <w:szCs w:val="20"/>
              </w:rPr>
              <w:fldChar w:fldCharType="separate"/>
            </w:r>
            <w:r>
              <w:rPr>
                <w:rFonts w:asciiTheme="minorHAnsi" w:hAnsiTheme="minorHAnsi" w:cstheme="minorHAnsi"/>
                <w:color w:val="FF0000"/>
                <w:szCs w:val="20"/>
              </w:rPr>
              <w:t>[Tittel]</w:t>
            </w:r>
            <w:r>
              <w:rPr>
                <w:rFonts w:asciiTheme="minorHAnsi" w:hAnsiTheme="minorHAnsi" w:cstheme="minorHAnsi"/>
                <w:color w:val="FF0000"/>
                <w:szCs w:val="20"/>
              </w:rPr>
              <w:fldChar w:fldCharType="end"/>
            </w:r>
          </w:p>
          <w:p w14:paraId="2EEEEB15" w14:textId="77777777" w:rsidR="006E3C9A" w:rsidRDefault="006E3C9A">
            <w:pPr>
              <w:tabs>
                <w:tab w:val="left" w:pos="4536"/>
              </w:tabs>
              <w:suppressAutoHyphens/>
              <w:jc w:val="center"/>
              <w:rPr>
                <w:rFonts w:asciiTheme="minorHAnsi" w:hAnsiTheme="minorHAnsi" w:cstheme="minorHAnsi"/>
                <w:color w:val="FF0000"/>
                <w:szCs w:val="20"/>
              </w:rPr>
            </w:pPr>
          </w:p>
          <w:p w14:paraId="32B82226" w14:textId="3782F01D" w:rsidR="006E3C9A" w:rsidRDefault="006E3C9A">
            <w:pPr>
              <w:tabs>
                <w:tab w:val="left" w:pos="4536"/>
              </w:tabs>
              <w:suppressAutoHyphens/>
              <w:rPr>
                <w:rFonts w:asciiTheme="minorHAnsi" w:hAnsiTheme="minorHAnsi" w:cstheme="minorHAnsi"/>
                <w:color w:val="000000"/>
                <w:szCs w:val="20"/>
              </w:rPr>
            </w:pPr>
          </w:p>
        </w:tc>
        <w:tc>
          <w:tcPr>
            <w:tcW w:w="235" w:type="pct"/>
          </w:tcPr>
          <w:p w14:paraId="5D02CF17" w14:textId="77777777" w:rsidR="006E3C9A" w:rsidRDefault="006E3C9A">
            <w:pPr>
              <w:tabs>
                <w:tab w:val="left" w:pos="4536"/>
              </w:tabs>
              <w:suppressAutoHyphens/>
              <w:jc w:val="center"/>
              <w:rPr>
                <w:rFonts w:asciiTheme="minorHAnsi" w:hAnsiTheme="minorHAnsi" w:cstheme="minorHAnsi"/>
                <w:color w:val="000000"/>
                <w:szCs w:val="20"/>
              </w:rPr>
            </w:pPr>
          </w:p>
        </w:tc>
        <w:tc>
          <w:tcPr>
            <w:tcW w:w="2367" w:type="pct"/>
          </w:tcPr>
          <w:p w14:paraId="66F62B55" w14:textId="77777777" w:rsidR="006E3C9A" w:rsidRDefault="006E3C9A">
            <w:pPr>
              <w:tabs>
                <w:tab w:val="left" w:pos="4536"/>
              </w:tabs>
              <w:suppressAutoHyphens/>
              <w:jc w:val="center"/>
              <w:rPr>
                <w:rFonts w:asciiTheme="minorHAnsi" w:hAnsiTheme="minorHAnsi" w:cstheme="minorHAnsi"/>
                <w:color w:val="FF0000"/>
                <w:szCs w:val="20"/>
              </w:rPr>
            </w:pPr>
          </w:p>
          <w:p w14:paraId="0CE952CB" w14:textId="77777777" w:rsidR="006E3C9A" w:rsidRDefault="006E3C9A">
            <w:pPr>
              <w:tabs>
                <w:tab w:val="left" w:pos="4536"/>
              </w:tabs>
              <w:suppressAutoHyphens/>
              <w:jc w:val="center"/>
              <w:rPr>
                <w:rFonts w:asciiTheme="minorHAnsi" w:hAnsiTheme="minorHAnsi" w:cstheme="minorHAnsi"/>
                <w:color w:val="000000"/>
                <w:szCs w:val="20"/>
              </w:rPr>
            </w:pPr>
          </w:p>
          <w:p w14:paraId="6E19F356" w14:textId="77777777" w:rsidR="006E3C9A" w:rsidRDefault="00BE73B2">
            <w:pPr>
              <w:tabs>
                <w:tab w:val="left" w:pos="4536"/>
              </w:tabs>
              <w:suppressAutoHyphens/>
              <w:jc w:val="center"/>
              <w:rPr>
                <w:rFonts w:asciiTheme="minorHAnsi" w:hAnsiTheme="minorHAnsi" w:cstheme="minorHAnsi"/>
                <w:color w:val="000000"/>
                <w:szCs w:val="20"/>
              </w:rPr>
            </w:pPr>
            <w:r>
              <w:rPr>
                <w:rFonts w:asciiTheme="minorHAnsi" w:hAnsiTheme="minorHAnsi" w:cstheme="minorHAnsi"/>
                <w:color w:val="000000"/>
                <w:szCs w:val="20"/>
              </w:rPr>
              <w:t>______________________________</w:t>
            </w:r>
          </w:p>
          <w:p w14:paraId="74990FEB" w14:textId="77777777" w:rsidR="006E3C9A" w:rsidRDefault="00BE73B2">
            <w:pPr>
              <w:tabs>
                <w:tab w:val="left" w:pos="4536"/>
              </w:tabs>
              <w:suppressAutoHyphens/>
              <w:jc w:val="center"/>
              <w:rPr>
                <w:rFonts w:asciiTheme="minorHAnsi" w:hAnsiTheme="minorHAnsi" w:cstheme="minorHAnsi"/>
                <w:color w:val="FF0000"/>
                <w:szCs w:val="20"/>
              </w:rPr>
            </w:pPr>
            <w:r>
              <w:rPr>
                <w:rFonts w:asciiTheme="minorHAnsi" w:hAnsiTheme="minorHAnsi" w:cstheme="minorHAnsi"/>
                <w:color w:val="FF0000"/>
                <w:szCs w:val="20"/>
              </w:rPr>
              <w:fldChar w:fldCharType="begin">
                <w:ffData>
                  <w:name w:val=""/>
                  <w:enabled/>
                  <w:calcOnExit w:val="0"/>
                  <w:textInput>
                    <w:default w:val="[Navn på signatursetter]"/>
                  </w:textInput>
                </w:ffData>
              </w:fldChar>
            </w:r>
            <w:r>
              <w:rPr>
                <w:rFonts w:asciiTheme="minorHAnsi" w:hAnsiTheme="minorHAnsi" w:cstheme="minorHAnsi"/>
                <w:color w:val="FF0000"/>
                <w:szCs w:val="20"/>
              </w:rPr>
              <w:instrText xml:space="preserve"> FORMTEXT </w:instrText>
            </w:r>
            <w:r>
              <w:rPr>
                <w:rFonts w:asciiTheme="minorHAnsi" w:hAnsiTheme="minorHAnsi" w:cstheme="minorHAnsi"/>
                <w:color w:val="FF0000"/>
                <w:szCs w:val="20"/>
              </w:rPr>
            </w:r>
            <w:r>
              <w:rPr>
                <w:rFonts w:asciiTheme="minorHAnsi" w:hAnsiTheme="minorHAnsi" w:cstheme="minorHAnsi"/>
                <w:color w:val="FF0000"/>
                <w:szCs w:val="20"/>
              </w:rPr>
              <w:fldChar w:fldCharType="separate"/>
            </w:r>
            <w:r>
              <w:rPr>
                <w:rFonts w:asciiTheme="minorHAnsi" w:hAnsiTheme="minorHAnsi" w:cstheme="minorHAnsi"/>
                <w:color w:val="FF0000"/>
                <w:szCs w:val="20"/>
              </w:rPr>
              <w:t>[Namn på signatursettar]</w:t>
            </w:r>
            <w:r>
              <w:rPr>
                <w:rFonts w:asciiTheme="minorHAnsi" w:hAnsiTheme="minorHAnsi" w:cstheme="minorHAnsi"/>
                <w:color w:val="FF0000"/>
                <w:szCs w:val="20"/>
              </w:rPr>
              <w:fldChar w:fldCharType="end"/>
            </w:r>
          </w:p>
          <w:p w14:paraId="2F0496F2" w14:textId="77777777" w:rsidR="006E3C9A" w:rsidRDefault="00BE73B2">
            <w:pPr>
              <w:tabs>
                <w:tab w:val="left" w:pos="4536"/>
              </w:tabs>
              <w:suppressAutoHyphens/>
              <w:jc w:val="center"/>
              <w:rPr>
                <w:rFonts w:asciiTheme="minorHAnsi" w:hAnsiTheme="minorHAnsi" w:cstheme="minorHAnsi"/>
                <w:color w:val="FF0000"/>
                <w:szCs w:val="20"/>
              </w:rPr>
            </w:pPr>
            <w:r>
              <w:rPr>
                <w:rFonts w:asciiTheme="minorHAnsi" w:hAnsiTheme="minorHAnsi" w:cstheme="minorHAnsi"/>
                <w:color w:val="FF0000"/>
                <w:szCs w:val="20"/>
              </w:rPr>
              <w:fldChar w:fldCharType="begin">
                <w:ffData>
                  <w:name w:val=""/>
                  <w:enabled/>
                  <w:calcOnExit w:val="0"/>
                  <w:textInput>
                    <w:default w:val="[Tittel]"/>
                  </w:textInput>
                </w:ffData>
              </w:fldChar>
            </w:r>
            <w:r>
              <w:rPr>
                <w:rFonts w:asciiTheme="minorHAnsi" w:hAnsiTheme="minorHAnsi" w:cstheme="minorHAnsi"/>
                <w:color w:val="FF0000"/>
                <w:szCs w:val="20"/>
              </w:rPr>
              <w:instrText xml:space="preserve"> FORMTEXT </w:instrText>
            </w:r>
            <w:r>
              <w:rPr>
                <w:rFonts w:asciiTheme="minorHAnsi" w:hAnsiTheme="minorHAnsi" w:cstheme="minorHAnsi"/>
                <w:color w:val="FF0000"/>
                <w:szCs w:val="20"/>
              </w:rPr>
            </w:r>
            <w:r>
              <w:rPr>
                <w:rFonts w:asciiTheme="minorHAnsi" w:hAnsiTheme="minorHAnsi" w:cstheme="minorHAnsi"/>
                <w:color w:val="FF0000"/>
                <w:szCs w:val="20"/>
              </w:rPr>
              <w:fldChar w:fldCharType="separate"/>
            </w:r>
            <w:r>
              <w:rPr>
                <w:rFonts w:asciiTheme="minorHAnsi" w:hAnsiTheme="minorHAnsi" w:cstheme="minorHAnsi"/>
                <w:color w:val="FF0000"/>
                <w:szCs w:val="20"/>
              </w:rPr>
              <w:t>[Tittel]</w:t>
            </w:r>
            <w:r>
              <w:rPr>
                <w:rFonts w:asciiTheme="minorHAnsi" w:hAnsiTheme="minorHAnsi" w:cstheme="minorHAnsi"/>
                <w:color w:val="FF0000"/>
                <w:szCs w:val="20"/>
              </w:rPr>
              <w:fldChar w:fldCharType="end"/>
            </w:r>
          </w:p>
          <w:p w14:paraId="5E1F7D08" w14:textId="77777777" w:rsidR="006E3C9A" w:rsidRDefault="006E3C9A">
            <w:pPr>
              <w:tabs>
                <w:tab w:val="left" w:pos="4536"/>
              </w:tabs>
              <w:suppressAutoHyphens/>
              <w:rPr>
                <w:rFonts w:asciiTheme="minorHAnsi" w:hAnsiTheme="minorHAnsi" w:cstheme="minorHAnsi"/>
                <w:color w:val="000000"/>
                <w:szCs w:val="20"/>
              </w:rPr>
            </w:pPr>
          </w:p>
        </w:tc>
      </w:tr>
    </w:tbl>
    <w:p w14:paraId="6FDCBD3C" w14:textId="50403D7A" w:rsidR="006E3C9A" w:rsidRDefault="006E3C9A">
      <w:pPr>
        <w:tabs>
          <w:tab w:val="left" w:pos="4536"/>
        </w:tabs>
        <w:suppressAutoHyphens/>
        <w:rPr>
          <w:rFonts w:asciiTheme="minorHAnsi" w:hAnsiTheme="minorHAnsi" w:cstheme="minorHAnsi"/>
          <w:color w:val="000000"/>
          <w:szCs w:val="20"/>
        </w:rPr>
      </w:pPr>
    </w:p>
    <w:p w14:paraId="222EE0B0" w14:textId="6EF4FAA0" w:rsidR="006E3C9A" w:rsidRDefault="00BE73B2">
      <w:pPr>
        <w:tabs>
          <w:tab w:val="left" w:pos="4536"/>
        </w:tabs>
        <w:suppressAutoHyphens/>
        <w:rPr>
          <w:rFonts w:asciiTheme="minorHAnsi" w:hAnsiTheme="minorHAnsi" w:cstheme="minorHAnsi"/>
          <w:color w:val="000000"/>
          <w:szCs w:val="20"/>
        </w:rPr>
      </w:pPr>
      <w:r>
        <w:rPr>
          <w:rFonts w:asciiTheme="minorHAnsi" w:hAnsiTheme="minorHAnsi" w:cstheme="minorHAnsi"/>
          <w:color w:val="000000"/>
          <w:szCs w:val="20"/>
        </w:rPr>
        <w:t>Dato for signering kjem</w:t>
      </w:r>
      <w:r>
        <w:t xml:space="preserve"> fram </w:t>
      </w:r>
      <w:r>
        <w:rPr>
          <w:rFonts w:asciiTheme="minorHAnsi" w:hAnsiTheme="minorHAnsi" w:cstheme="minorHAnsi"/>
          <w:color w:val="000000"/>
          <w:szCs w:val="20"/>
        </w:rPr>
        <w:t>av signeringsdokumentet oppretta ved den elektroniske signeringa av denne avtalen.</w:t>
      </w:r>
    </w:p>
    <w:p w14:paraId="740795D9" w14:textId="77777777" w:rsidR="006E3C9A" w:rsidRDefault="006E3C9A">
      <w:pPr>
        <w:tabs>
          <w:tab w:val="left" w:pos="4536"/>
        </w:tabs>
        <w:suppressAutoHyphens/>
        <w:rPr>
          <w:rFonts w:asciiTheme="minorHAnsi" w:hAnsiTheme="minorHAnsi" w:cstheme="minorHAnsi"/>
          <w:color w:val="000000"/>
          <w:szCs w:val="20"/>
        </w:rPr>
      </w:pPr>
    </w:p>
    <w:p w14:paraId="5AC99316" w14:textId="08FF910A" w:rsidR="006E3C9A" w:rsidRDefault="00BE73B2">
      <w:pPr>
        <w:tabs>
          <w:tab w:val="left" w:pos="4536"/>
        </w:tabs>
        <w:suppressAutoHyphens/>
        <w:rPr>
          <w:rFonts w:asciiTheme="minorHAnsi" w:hAnsiTheme="minorHAnsi" w:cstheme="minorHAnsi"/>
          <w:color w:val="000000"/>
          <w:szCs w:val="20"/>
        </w:rPr>
      </w:pPr>
      <w:r>
        <w:rPr>
          <w:rFonts w:asciiTheme="minorHAnsi" w:hAnsiTheme="minorHAnsi" w:cstheme="minorHAnsi"/>
          <w:color w:val="000000"/>
          <w:szCs w:val="20"/>
        </w:rPr>
        <w:t>Oppdragsgivers og Leverandørs signatarar stadfestar med den elektroniske signaturen sin på dette dokumentet at dei har dei fullmaktene som er nødvendige for å binde sin avtalepart under denne avtalen.</w:t>
      </w:r>
    </w:p>
    <w:p w14:paraId="6079FBAB" w14:textId="68A92C44" w:rsidR="006E3C9A" w:rsidRDefault="006E3C9A">
      <w:pPr>
        <w:rPr>
          <w:rFonts w:asciiTheme="minorHAnsi" w:hAnsiTheme="minorHAnsi" w:cstheme="minorHAnsi"/>
          <w:b/>
          <w:szCs w:val="20"/>
        </w:rPr>
      </w:pPr>
      <w:bookmarkStart w:id="6" w:name="_Toc178975021"/>
      <w:bookmarkStart w:id="7" w:name="_Toc178976050"/>
      <w:bookmarkStart w:id="8" w:name="_Toc178976180"/>
      <w:bookmarkStart w:id="9" w:name="_Toc180918391"/>
      <w:bookmarkStart w:id="10" w:name="_Toc233477122"/>
      <w:bookmarkStart w:id="11" w:name="_Toc240056227"/>
      <w:bookmarkEnd w:id="0"/>
      <w:bookmarkEnd w:id="1"/>
      <w:bookmarkEnd w:id="2"/>
      <w:bookmarkEnd w:id="3"/>
      <w:bookmarkEnd w:id="4"/>
      <w:bookmarkEnd w:id="5"/>
    </w:p>
    <w:p w14:paraId="3D142650" w14:textId="05F33C64" w:rsidR="006E3C9A" w:rsidRDefault="00BE73B2">
      <w:pPr>
        <w:rPr>
          <w:rFonts w:asciiTheme="minorHAnsi" w:hAnsiTheme="minorHAnsi" w:cstheme="minorHAnsi"/>
          <w:bCs/>
          <w:szCs w:val="20"/>
        </w:rPr>
      </w:pPr>
      <w:r>
        <w:rPr>
          <w:rFonts w:asciiTheme="minorHAnsi" w:hAnsiTheme="minorHAnsi" w:cstheme="minorHAnsi"/>
          <w:bCs/>
          <w:szCs w:val="20"/>
        </w:rPr>
        <w:t>Signataren</w:t>
      </w:r>
      <w:r>
        <w:t xml:space="preserve"> til </w:t>
      </w:r>
      <w:r>
        <w:rPr>
          <w:rFonts w:asciiTheme="minorHAnsi" w:hAnsiTheme="minorHAnsi" w:cstheme="minorHAnsi"/>
          <w:bCs/>
          <w:szCs w:val="20"/>
        </w:rPr>
        <w:t>leverandøren har fullmakt i samsvar med stilling</w:t>
      </w:r>
      <w:r>
        <w:t xml:space="preserve"> </w:t>
      </w:r>
      <w:r>
        <w:rPr>
          <w:rFonts w:asciiTheme="minorHAnsi" w:hAnsiTheme="minorHAnsi" w:cstheme="minorHAnsi"/>
          <w:bCs/>
          <w:i/>
          <w:iCs/>
          <w:szCs w:val="20"/>
        </w:rPr>
        <w:t>[eller]</w:t>
      </w:r>
      <w:r>
        <w:t xml:space="preserve"> </w:t>
      </w:r>
      <w:r>
        <w:rPr>
          <w:rFonts w:asciiTheme="minorHAnsi" w:hAnsiTheme="minorHAnsi" w:cstheme="minorHAnsi"/>
          <w:bCs/>
          <w:szCs w:val="20"/>
        </w:rPr>
        <w:t>skriftleg fullmakt vedlagt.</w:t>
      </w:r>
    </w:p>
    <w:p w14:paraId="728EBB02" w14:textId="77777777" w:rsidR="006E3C9A" w:rsidRDefault="006E3C9A">
      <w:pPr>
        <w:rPr>
          <w:rFonts w:asciiTheme="minorHAnsi" w:hAnsiTheme="minorHAnsi" w:cstheme="minorHAnsi"/>
          <w:b/>
          <w:szCs w:val="20"/>
        </w:rPr>
      </w:pPr>
    </w:p>
    <w:p w14:paraId="42B8BCAB" w14:textId="77777777" w:rsidR="006E3C9A" w:rsidRDefault="00BE73B2">
      <w:pPr>
        <w:jc w:val="center"/>
        <w:rPr>
          <w:rFonts w:asciiTheme="minorHAnsi" w:hAnsiTheme="minorHAnsi" w:cstheme="minorHAnsi"/>
          <w:b/>
          <w:szCs w:val="20"/>
        </w:rPr>
      </w:pPr>
      <w:r>
        <w:rPr>
          <w:rFonts w:asciiTheme="minorHAnsi" w:hAnsiTheme="minorHAnsi" w:cstheme="minorHAnsi"/>
          <w:b/>
          <w:szCs w:val="20"/>
        </w:rPr>
        <w:t>Skriftlege førespurnader i relasjon til</w:t>
      </w:r>
      <w:r>
        <w:t xml:space="preserve"> </w:t>
      </w:r>
      <w:bookmarkEnd w:id="6"/>
      <w:bookmarkEnd w:id="7"/>
      <w:bookmarkEnd w:id="8"/>
      <w:bookmarkEnd w:id="9"/>
      <w:bookmarkEnd w:id="10"/>
      <w:bookmarkEnd w:id="11"/>
      <w:r>
        <w:rPr>
          <w:rFonts w:asciiTheme="minorHAnsi" w:hAnsiTheme="minorHAnsi" w:cstheme="minorHAnsi"/>
          <w:b/>
          <w:szCs w:val="20"/>
        </w:rPr>
        <w:t>avtalen</w:t>
      </w:r>
    </w:p>
    <w:p w14:paraId="442AB507" w14:textId="77777777" w:rsidR="006E3C9A" w:rsidRDefault="006E3C9A">
      <w:pPr>
        <w:tabs>
          <w:tab w:val="left" w:pos="4536"/>
        </w:tabs>
        <w:suppressAutoHyphens/>
        <w:outlineLvl w:val="0"/>
        <w:rPr>
          <w:rFonts w:asciiTheme="minorHAnsi" w:hAnsiTheme="minorHAnsi" w:cstheme="minorHAnsi"/>
          <w:szCs w:val="20"/>
        </w:rPr>
      </w:pPr>
    </w:p>
    <w:p w14:paraId="57C14E23" w14:textId="0C4A7910" w:rsidR="006E3C9A" w:rsidRDefault="00BE73B2">
      <w:pPr>
        <w:tabs>
          <w:tab w:val="left" w:pos="4536"/>
        </w:tabs>
        <w:suppressAutoHyphens/>
        <w:rPr>
          <w:rFonts w:asciiTheme="minorHAnsi" w:hAnsiTheme="minorHAnsi" w:cstheme="minorHAnsi"/>
          <w:szCs w:val="20"/>
        </w:rPr>
      </w:pPr>
      <w:r>
        <w:rPr>
          <w:rFonts w:asciiTheme="minorHAnsi" w:hAnsiTheme="minorHAnsi" w:cstheme="minorHAnsi"/>
          <w:szCs w:val="20"/>
        </w:rPr>
        <w:t>Alle førespurnader om dette avtaleforholdet skal sendast gjennom oppdragsgivars løysing for kontraktsadministrasjon eller anna elektronisk kommunikasjonsform som avtalt.</w:t>
      </w:r>
      <w:r>
        <w:t xml:space="preserve"> </w:t>
      </w:r>
    </w:p>
    <w:p w14:paraId="5FC117C7" w14:textId="7DE65D90" w:rsidR="006E3C9A" w:rsidRDefault="006E3C9A">
      <w:pPr>
        <w:tabs>
          <w:tab w:val="left" w:pos="4536"/>
        </w:tabs>
        <w:suppressAutoHyphens/>
        <w:rPr>
          <w:rFonts w:asciiTheme="minorHAnsi" w:hAnsiTheme="minorHAnsi" w:cstheme="minorHAnsi"/>
          <w:szCs w:val="20"/>
        </w:rPr>
      </w:pPr>
    </w:p>
    <w:p w14:paraId="09A04EC2" w14:textId="65FD4B03" w:rsidR="006E3C9A" w:rsidRDefault="006E3C9A">
      <w:pPr>
        <w:tabs>
          <w:tab w:val="left" w:pos="4536"/>
        </w:tabs>
        <w:suppressAutoHyphens/>
        <w:rPr>
          <w:rFonts w:asciiTheme="minorHAnsi" w:hAnsiTheme="minorHAnsi" w:cstheme="minorHAnsi"/>
          <w:szCs w:val="20"/>
        </w:rPr>
      </w:pPr>
    </w:p>
    <w:p w14:paraId="1407165B" w14:textId="77777777" w:rsidR="006E3C9A" w:rsidRDefault="006E3C9A">
      <w:pPr>
        <w:tabs>
          <w:tab w:val="left" w:pos="4536"/>
        </w:tabs>
        <w:suppressAutoHyphens/>
        <w:rPr>
          <w:rFonts w:asciiTheme="minorHAnsi" w:hAnsiTheme="minorHAnsi" w:cstheme="minorHAnsi"/>
          <w:szCs w:val="20"/>
        </w:rPr>
      </w:pPr>
    </w:p>
    <w:p w14:paraId="39DAADBD" w14:textId="77777777" w:rsidR="006E3C9A" w:rsidRDefault="006E3C9A">
      <w:pPr>
        <w:tabs>
          <w:tab w:val="left" w:pos="4536"/>
        </w:tabs>
        <w:suppressAutoHyphens/>
        <w:rPr>
          <w:rFonts w:asciiTheme="minorHAnsi" w:hAnsiTheme="minorHAnsi" w:cstheme="minorHAnsi"/>
          <w:szCs w:val="20"/>
        </w:rPr>
      </w:pPr>
    </w:p>
    <w:p w14:paraId="044A70BB" w14:textId="77777777" w:rsidR="006E3C9A" w:rsidRDefault="006E3C9A">
      <w:pPr>
        <w:tabs>
          <w:tab w:val="left" w:pos="4536"/>
        </w:tabs>
        <w:suppressAutoHyphens/>
        <w:rPr>
          <w:rFonts w:asciiTheme="minorHAnsi" w:hAnsiTheme="minorHAnsi" w:cstheme="minorHAnsi"/>
          <w:szCs w:val="20"/>
        </w:rPr>
      </w:pPr>
    </w:p>
    <w:p w14:paraId="68A4E59F" w14:textId="77777777" w:rsidR="006E3C9A" w:rsidRDefault="006E3C9A">
      <w:pPr>
        <w:tabs>
          <w:tab w:val="left" w:pos="4536"/>
        </w:tabs>
        <w:suppressAutoHyphens/>
        <w:rPr>
          <w:rFonts w:asciiTheme="minorHAnsi" w:hAnsiTheme="minorHAnsi" w:cstheme="minorHAnsi"/>
          <w:szCs w:val="20"/>
        </w:rPr>
      </w:pPr>
    </w:p>
    <w:p w14:paraId="309B4756" w14:textId="77777777" w:rsidR="006E3C9A" w:rsidRDefault="006E3C9A">
      <w:pPr>
        <w:tabs>
          <w:tab w:val="left" w:pos="4536"/>
        </w:tabs>
        <w:suppressAutoHyphens/>
        <w:rPr>
          <w:rFonts w:asciiTheme="minorHAnsi" w:hAnsiTheme="minorHAnsi" w:cstheme="minorHAnsi"/>
          <w:szCs w:val="20"/>
        </w:rPr>
      </w:pPr>
    </w:p>
    <w:p w14:paraId="048E202E" w14:textId="77777777" w:rsidR="006E3C9A" w:rsidRDefault="006E3C9A">
      <w:pPr>
        <w:tabs>
          <w:tab w:val="left" w:pos="4536"/>
        </w:tabs>
        <w:suppressAutoHyphens/>
        <w:rPr>
          <w:rFonts w:asciiTheme="minorHAnsi" w:hAnsiTheme="minorHAnsi" w:cstheme="minorHAnsi"/>
          <w:szCs w:val="20"/>
        </w:rPr>
      </w:pPr>
    </w:p>
    <w:p w14:paraId="5EF1D0DB" w14:textId="77777777" w:rsidR="006E3C9A" w:rsidRDefault="006E3C9A">
      <w:pPr>
        <w:rPr>
          <w:rFonts w:asciiTheme="minorHAnsi" w:hAnsiTheme="minorHAnsi" w:cstheme="minorHAnsi"/>
        </w:rPr>
      </w:pPr>
    </w:p>
    <w:p w14:paraId="254D5102" w14:textId="77777777" w:rsidR="006E3C9A" w:rsidRDefault="00BE73B2">
      <w:pPr>
        <w:jc w:val="center"/>
        <w:rPr>
          <w:rFonts w:asciiTheme="minorHAnsi" w:hAnsiTheme="minorHAnsi" w:cstheme="minorHAnsi"/>
          <w:b/>
        </w:rPr>
      </w:pPr>
      <w:bookmarkStart w:id="12" w:name="_Toc178975023"/>
      <w:bookmarkStart w:id="13" w:name="_Toc178976052"/>
      <w:bookmarkStart w:id="14" w:name="_Toc178976182"/>
      <w:bookmarkStart w:id="15" w:name="_Toc180918393"/>
      <w:bookmarkStart w:id="16" w:name="_Toc233477124"/>
      <w:bookmarkStart w:id="17" w:name="_Toc240056229"/>
      <w:r>
        <w:lastRenderedPageBreak/>
        <w:t xml:space="preserve">Dei </w:t>
      </w:r>
      <w:r>
        <w:rPr>
          <w:rFonts w:asciiTheme="minorHAnsi" w:hAnsiTheme="minorHAnsi" w:cstheme="minorHAnsi"/>
          <w:b/>
        </w:rPr>
        <w:t>utnemnde kontaktpersonane</w:t>
      </w:r>
      <w:r>
        <w:t xml:space="preserve"> til </w:t>
      </w:r>
      <w:r>
        <w:rPr>
          <w:rFonts w:asciiTheme="minorHAnsi" w:hAnsiTheme="minorHAnsi" w:cstheme="minorHAnsi"/>
          <w:b/>
        </w:rPr>
        <w:t>partane (namn, stilling, telefon, e-post)</w:t>
      </w:r>
      <w:bookmarkEnd w:id="12"/>
      <w:bookmarkEnd w:id="13"/>
      <w:bookmarkEnd w:id="14"/>
      <w:bookmarkEnd w:id="15"/>
      <w:bookmarkEnd w:id="16"/>
      <w:bookmarkEnd w:id="17"/>
    </w:p>
    <w:p w14:paraId="22298F12" w14:textId="77777777" w:rsidR="006E3C9A" w:rsidRDefault="006E3C9A">
      <w:pPr>
        <w:rPr>
          <w:rFonts w:asciiTheme="minorHAnsi" w:hAnsiTheme="minorHAnsi" w:cstheme="minorHAnsi"/>
          <w:bCs/>
        </w:rPr>
      </w:pPr>
    </w:p>
    <w:p w14:paraId="2F627B1C" w14:textId="77777777" w:rsidR="006E3C9A" w:rsidRDefault="00BE73B2">
      <w:pPr>
        <w:tabs>
          <w:tab w:val="left" w:pos="4536"/>
        </w:tabs>
        <w:suppressAutoHyphens/>
        <w:spacing w:after="120"/>
        <w:jc w:val="center"/>
        <w:rPr>
          <w:rFonts w:asciiTheme="minorHAnsi" w:hAnsiTheme="minorHAnsi" w:cstheme="minorHAnsi"/>
          <w:szCs w:val="20"/>
        </w:rPr>
      </w:pPr>
      <w:r>
        <w:rPr>
          <w:rFonts w:asciiTheme="minorHAnsi" w:hAnsiTheme="minorHAnsi" w:cstheme="minorHAnsi"/>
          <w:szCs w:val="20"/>
        </w:rPr>
        <w:t>For Oppdragsgiver</w:t>
      </w:r>
      <w:r>
        <w:rPr>
          <w:rFonts w:asciiTheme="minorHAnsi" w:hAnsiTheme="minorHAnsi" w:cstheme="minorHAnsi"/>
          <w:i/>
          <w:szCs w:val="20"/>
        </w:rPr>
        <w:t>:</w:t>
      </w:r>
      <w:r>
        <w:rPr>
          <w:rFonts w:asciiTheme="minorHAnsi" w:hAnsiTheme="minorHAnsi" w:cstheme="minorHAnsi"/>
          <w:i/>
          <w:szCs w:val="20"/>
        </w:rPr>
        <w:tab/>
      </w:r>
      <w:r>
        <w:rPr>
          <w:rFonts w:asciiTheme="minorHAnsi" w:hAnsiTheme="minorHAnsi" w:cstheme="minorHAnsi"/>
          <w:szCs w:val="20"/>
        </w:rPr>
        <w:t>For Leverandør:</w:t>
      </w:r>
    </w:p>
    <w:tbl>
      <w:tblPr>
        <w:tblW w:w="0" w:type="auto"/>
        <w:tblInd w:w="70" w:type="dxa"/>
        <w:tblCellMar>
          <w:left w:w="70" w:type="dxa"/>
          <w:right w:w="70" w:type="dxa"/>
        </w:tblCellMar>
        <w:tblLook w:val="0000" w:firstRow="0" w:lastRow="0" w:firstColumn="0" w:lastColumn="0" w:noHBand="0" w:noVBand="0"/>
      </w:tblPr>
      <w:tblGrid>
        <w:gridCol w:w="4140"/>
        <w:gridCol w:w="180"/>
        <w:gridCol w:w="4320"/>
      </w:tblGrid>
      <w:tr w:rsidR="006E3C9A" w14:paraId="091BCB5A" w14:textId="77777777" w:rsidTr="008027A4">
        <w:trPr>
          <w:cantSplit/>
          <w:trHeight w:val="1301"/>
        </w:trPr>
        <w:tc>
          <w:tcPr>
            <w:tcW w:w="4140" w:type="dxa"/>
          </w:tcPr>
          <w:bookmarkStart w:id="18" w:name="Tekst4"/>
          <w:p w14:paraId="7019A547" w14:textId="77777777" w:rsidR="006E3C9A" w:rsidRDefault="00BE73B2">
            <w:pPr>
              <w:suppressAutoHyphens/>
              <w:jc w:val="center"/>
              <w:rPr>
                <w:rFonts w:asciiTheme="minorHAnsi" w:hAnsiTheme="minorHAnsi" w:cstheme="minorHAnsi"/>
                <w:color w:val="FF0000"/>
                <w:szCs w:val="20"/>
              </w:rPr>
            </w:pPr>
            <w:r>
              <w:rPr>
                <w:rFonts w:asciiTheme="minorHAnsi" w:hAnsiTheme="minorHAnsi" w:cstheme="minorHAnsi"/>
                <w:color w:val="FF0000"/>
                <w:szCs w:val="20"/>
              </w:rPr>
              <w:fldChar w:fldCharType="begin">
                <w:ffData>
                  <w:name w:val="Tekst4"/>
                  <w:enabled/>
                  <w:calcOnExit w:val="0"/>
                  <w:textInput>
                    <w:default w:val="[Navn]"/>
                  </w:textInput>
                </w:ffData>
              </w:fldChar>
            </w:r>
            <w:r>
              <w:rPr>
                <w:rFonts w:asciiTheme="minorHAnsi" w:hAnsiTheme="minorHAnsi" w:cstheme="minorHAnsi"/>
                <w:color w:val="FF0000"/>
                <w:szCs w:val="20"/>
              </w:rPr>
              <w:instrText xml:space="preserve"> FORMTEXT </w:instrText>
            </w:r>
            <w:r>
              <w:rPr>
                <w:rFonts w:asciiTheme="minorHAnsi" w:hAnsiTheme="minorHAnsi" w:cstheme="minorHAnsi"/>
                <w:color w:val="FF0000"/>
                <w:szCs w:val="20"/>
              </w:rPr>
            </w:r>
            <w:r>
              <w:rPr>
                <w:rFonts w:asciiTheme="minorHAnsi" w:hAnsiTheme="minorHAnsi" w:cstheme="minorHAnsi"/>
                <w:color w:val="FF0000"/>
                <w:szCs w:val="20"/>
              </w:rPr>
              <w:fldChar w:fldCharType="separate"/>
            </w:r>
            <w:r>
              <w:rPr>
                <w:rFonts w:asciiTheme="minorHAnsi" w:hAnsiTheme="minorHAnsi" w:cstheme="minorHAnsi"/>
                <w:color w:val="FF0000"/>
                <w:szCs w:val="20"/>
              </w:rPr>
              <w:t>[Namn]</w:t>
            </w:r>
            <w:r>
              <w:rPr>
                <w:rFonts w:asciiTheme="minorHAnsi" w:hAnsiTheme="minorHAnsi" w:cstheme="minorHAnsi"/>
                <w:color w:val="FF0000"/>
                <w:szCs w:val="20"/>
              </w:rPr>
              <w:fldChar w:fldCharType="end"/>
            </w:r>
            <w:bookmarkEnd w:id="18"/>
          </w:p>
          <w:p w14:paraId="22E69945" w14:textId="77777777" w:rsidR="006E3C9A" w:rsidRDefault="00BE73B2">
            <w:pPr>
              <w:suppressAutoHyphens/>
              <w:jc w:val="center"/>
              <w:rPr>
                <w:rFonts w:asciiTheme="minorHAnsi" w:hAnsiTheme="minorHAnsi" w:cstheme="minorHAnsi"/>
                <w:color w:val="FF0000"/>
                <w:szCs w:val="20"/>
              </w:rPr>
            </w:pPr>
            <w:r>
              <w:rPr>
                <w:rFonts w:asciiTheme="minorHAnsi" w:hAnsiTheme="minorHAnsi" w:cstheme="minorHAnsi"/>
                <w:color w:val="FF0000"/>
                <w:szCs w:val="20"/>
              </w:rPr>
              <w:fldChar w:fldCharType="begin">
                <w:ffData>
                  <w:name w:val=""/>
                  <w:enabled/>
                  <w:calcOnExit w:val="0"/>
                  <w:textInput>
                    <w:default w:val="[Stilling]"/>
                  </w:textInput>
                </w:ffData>
              </w:fldChar>
            </w:r>
            <w:r>
              <w:rPr>
                <w:rFonts w:asciiTheme="minorHAnsi" w:hAnsiTheme="minorHAnsi" w:cstheme="minorHAnsi"/>
                <w:color w:val="FF0000"/>
                <w:szCs w:val="20"/>
              </w:rPr>
              <w:instrText xml:space="preserve"> FORMTEXT </w:instrText>
            </w:r>
            <w:r>
              <w:rPr>
                <w:rFonts w:asciiTheme="minorHAnsi" w:hAnsiTheme="minorHAnsi" w:cstheme="minorHAnsi"/>
                <w:color w:val="FF0000"/>
                <w:szCs w:val="20"/>
              </w:rPr>
            </w:r>
            <w:r>
              <w:rPr>
                <w:rFonts w:asciiTheme="minorHAnsi" w:hAnsiTheme="minorHAnsi" w:cstheme="minorHAnsi"/>
                <w:color w:val="FF0000"/>
                <w:szCs w:val="20"/>
              </w:rPr>
              <w:fldChar w:fldCharType="separate"/>
            </w:r>
            <w:r>
              <w:rPr>
                <w:rFonts w:asciiTheme="minorHAnsi" w:hAnsiTheme="minorHAnsi" w:cstheme="minorHAnsi"/>
                <w:color w:val="FF0000"/>
                <w:szCs w:val="20"/>
              </w:rPr>
              <w:t>[Stilling]</w:t>
            </w:r>
            <w:r>
              <w:rPr>
                <w:rFonts w:asciiTheme="minorHAnsi" w:hAnsiTheme="minorHAnsi" w:cstheme="minorHAnsi"/>
                <w:color w:val="FF0000"/>
                <w:szCs w:val="20"/>
              </w:rPr>
              <w:fldChar w:fldCharType="end"/>
            </w:r>
          </w:p>
          <w:p w14:paraId="0392A4F1" w14:textId="77777777" w:rsidR="006E3C9A" w:rsidRDefault="00BE73B2">
            <w:pPr>
              <w:suppressAutoHyphens/>
              <w:jc w:val="center"/>
              <w:rPr>
                <w:rFonts w:asciiTheme="minorHAnsi" w:hAnsiTheme="minorHAnsi" w:cstheme="minorHAnsi"/>
                <w:color w:val="FF0000"/>
                <w:szCs w:val="20"/>
              </w:rPr>
            </w:pPr>
            <w:r>
              <w:rPr>
                <w:rFonts w:asciiTheme="minorHAnsi" w:hAnsiTheme="minorHAnsi" w:cstheme="minorHAnsi"/>
                <w:color w:val="FF0000"/>
                <w:szCs w:val="20"/>
              </w:rPr>
              <w:fldChar w:fldCharType="begin">
                <w:ffData>
                  <w:name w:val=""/>
                  <w:enabled/>
                  <w:calcOnExit w:val="0"/>
                  <w:textInput>
                    <w:default w:val="[Telefon]"/>
                  </w:textInput>
                </w:ffData>
              </w:fldChar>
            </w:r>
            <w:r>
              <w:rPr>
                <w:rFonts w:asciiTheme="minorHAnsi" w:hAnsiTheme="minorHAnsi" w:cstheme="minorHAnsi"/>
                <w:color w:val="FF0000"/>
                <w:szCs w:val="20"/>
              </w:rPr>
              <w:instrText xml:space="preserve"> FORMTEXT </w:instrText>
            </w:r>
            <w:r>
              <w:rPr>
                <w:rFonts w:asciiTheme="minorHAnsi" w:hAnsiTheme="minorHAnsi" w:cstheme="minorHAnsi"/>
                <w:color w:val="FF0000"/>
                <w:szCs w:val="20"/>
              </w:rPr>
            </w:r>
            <w:r>
              <w:rPr>
                <w:rFonts w:asciiTheme="minorHAnsi" w:hAnsiTheme="minorHAnsi" w:cstheme="minorHAnsi"/>
                <w:color w:val="FF0000"/>
                <w:szCs w:val="20"/>
              </w:rPr>
              <w:fldChar w:fldCharType="separate"/>
            </w:r>
            <w:r>
              <w:rPr>
                <w:rFonts w:asciiTheme="minorHAnsi" w:hAnsiTheme="minorHAnsi" w:cstheme="minorHAnsi"/>
                <w:color w:val="FF0000"/>
                <w:szCs w:val="20"/>
              </w:rPr>
              <w:t>[Telefon]</w:t>
            </w:r>
            <w:r>
              <w:rPr>
                <w:rFonts w:asciiTheme="minorHAnsi" w:hAnsiTheme="minorHAnsi" w:cstheme="minorHAnsi"/>
                <w:color w:val="FF0000"/>
                <w:szCs w:val="20"/>
              </w:rPr>
              <w:fldChar w:fldCharType="end"/>
            </w:r>
          </w:p>
          <w:p w14:paraId="2BCE5FDC" w14:textId="77777777" w:rsidR="006E3C9A" w:rsidRDefault="00BE73B2">
            <w:pPr>
              <w:suppressAutoHyphens/>
              <w:jc w:val="center"/>
              <w:rPr>
                <w:rFonts w:asciiTheme="minorHAnsi" w:hAnsiTheme="minorHAnsi" w:cstheme="minorHAnsi"/>
                <w:szCs w:val="20"/>
              </w:rPr>
            </w:pPr>
            <w:r>
              <w:rPr>
                <w:rFonts w:asciiTheme="minorHAnsi" w:hAnsiTheme="minorHAnsi" w:cstheme="minorHAnsi"/>
                <w:color w:val="FF0000"/>
                <w:szCs w:val="20"/>
              </w:rPr>
              <w:fldChar w:fldCharType="begin">
                <w:ffData>
                  <w:name w:val=""/>
                  <w:enabled/>
                  <w:calcOnExit w:val="0"/>
                  <w:textInput>
                    <w:default w:val="[E-post]"/>
                  </w:textInput>
                </w:ffData>
              </w:fldChar>
            </w:r>
            <w:r>
              <w:rPr>
                <w:rFonts w:asciiTheme="minorHAnsi" w:hAnsiTheme="minorHAnsi" w:cstheme="minorHAnsi"/>
                <w:color w:val="FF0000"/>
                <w:szCs w:val="20"/>
              </w:rPr>
              <w:instrText xml:space="preserve"> FORMTEXT </w:instrText>
            </w:r>
            <w:r>
              <w:rPr>
                <w:rFonts w:asciiTheme="minorHAnsi" w:hAnsiTheme="minorHAnsi" w:cstheme="minorHAnsi"/>
                <w:color w:val="FF0000"/>
                <w:szCs w:val="20"/>
              </w:rPr>
            </w:r>
            <w:r>
              <w:rPr>
                <w:rFonts w:asciiTheme="minorHAnsi" w:hAnsiTheme="minorHAnsi" w:cstheme="minorHAnsi"/>
                <w:color w:val="FF0000"/>
                <w:szCs w:val="20"/>
              </w:rPr>
              <w:fldChar w:fldCharType="separate"/>
            </w:r>
            <w:r>
              <w:rPr>
                <w:rFonts w:asciiTheme="minorHAnsi" w:hAnsiTheme="minorHAnsi" w:cstheme="minorHAnsi"/>
                <w:color w:val="FF0000"/>
                <w:szCs w:val="20"/>
              </w:rPr>
              <w:t>[E-post]</w:t>
            </w:r>
            <w:r>
              <w:rPr>
                <w:rFonts w:asciiTheme="minorHAnsi" w:hAnsiTheme="minorHAnsi" w:cstheme="minorHAnsi"/>
                <w:color w:val="FF0000"/>
                <w:szCs w:val="20"/>
              </w:rPr>
              <w:fldChar w:fldCharType="end"/>
            </w:r>
          </w:p>
        </w:tc>
        <w:tc>
          <w:tcPr>
            <w:tcW w:w="180" w:type="dxa"/>
          </w:tcPr>
          <w:p w14:paraId="27403824" w14:textId="77777777" w:rsidR="006E3C9A" w:rsidRDefault="006E3C9A">
            <w:pPr>
              <w:suppressAutoHyphens/>
              <w:jc w:val="center"/>
              <w:rPr>
                <w:rFonts w:asciiTheme="minorHAnsi" w:hAnsiTheme="minorHAnsi" w:cstheme="minorHAnsi"/>
                <w:szCs w:val="20"/>
              </w:rPr>
            </w:pPr>
          </w:p>
        </w:tc>
        <w:tc>
          <w:tcPr>
            <w:tcW w:w="4320" w:type="dxa"/>
          </w:tcPr>
          <w:p w14:paraId="65B67FEA" w14:textId="77777777" w:rsidR="006E3C9A" w:rsidRDefault="00BE73B2">
            <w:pPr>
              <w:suppressAutoHyphens/>
              <w:jc w:val="center"/>
              <w:rPr>
                <w:rFonts w:asciiTheme="minorHAnsi" w:hAnsiTheme="minorHAnsi" w:cstheme="minorHAnsi"/>
                <w:color w:val="FF0000"/>
                <w:szCs w:val="20"/>
              </w:rPr>
            </w:pPr>
            <w:r>
              <w:rPr>
                <w:rFonts w:asciiTheme="minorHAnsi" w:hAnsiTheme="minorHAnsi" w:cstheme="minorHAnsi"/>
                <w:color w:val="FF0000"/>
                <w:szCs w:val="20"/>
              </w:rPr>
              <w:fldChar w:fldCharType="begin">
                <w:ffData>
                  <w:name w:val="Tekst4"/>
                  <w:enabled/>
                  <w:calcOnExit w:val="0"/>
                  <w:textInput>
                    <w:default w:val="[Navn]"/>
                  </w:textInput>
                </w:ffData>
              </w:fldChar>
            </w:r>
            <w:r>
              <w:rPr>
                <w:rFonts w:asciiTheme="minorHAnsi" w:hAnsiTheme="minorHAnsi" w:cstheme="minorHAnsi"/>
                <w:color w:val="FF0000"/>
                <w:szCs w:val="20"/>
              </w:rPr>
              <w:instrText xml:space="preserve"> FORMTEXT </w:instrText>
            </w:r>
            <w:r>
              <w:rPr>
                <w:rFonts w:asciiTheme="minorHAnsi" w:hAnsiTheme="minorHAnsi" w:cstheme="minorHAnsi"/>
                <w:color w:val="FF0000"/>
                <w:szCs w:val="20"/>
              </w:rPr>
            </w:r>
            <w:r>
              <w:rPr>
                <w:rFonts w:asciiTheme="minorHAnsi" w:hAnsiTheme="minorHAnsi" w:cstheme="minorHAnsi"/>
                <w:color w:val="FF0000"/>
                <w:szCs w:val="20"/>
              </w:rPr>
              <w:fldChar w:fldCharType="separate"/>
            </w:r>
            <w:r>
              <w:rPr>
                <w:rFonts w:asciiTheme="minorHAnsi" w:hAnsiTheme="minorHAnsi" w:cstheme="minorHAnsi"/>
                <w:color w:val="FF0000"/>
                <w:szCs w:val="20"/>
              </w:rPr>
              <w:t>[Namn]</w:t>
            </w:r>
            <w:r>
              <w:rPr>
                <w:rFonts w:asciiTheme="minorHAnsi" w:hAnsiTheme="minorHAnsi" w:cstheme="minorHAnsi"/>
                <w:color w:val="FF0000"/>
                <w:szCs w:val="20"/>
              </w:rPr>
              <w:fldChar w:fldCharType="end"/>
            </w:r>
          </w:p>
          <w:p w14:paraId="25560EBF" w14:textId="77777777" w:rsidR="006E3C9A" w:rsidRDefault="00BE73B2">
            <w:pPr>
              <w:suppressAutoHyphens/>
              <w:jc w:val="center"/>
              <w:rPr>
                <w:rFonts w:asciiTheme="minorHAnsi" w:hAnsiTheme="minorHAnsi" w:cstheme="minorHAnsi"/>
                <w:color w:val="FF0000"/>
                <w:szCs w:val="20"/>
              </w:rPr>
            </w:pPr>
            <w:r>
              <w:rPr>
                <w:rFonts w:asciiTheme="minorHAnsi" w:hAnsiTheme="minorHAnsi" w:cstheme="minorHAnsi"/>
                <w:color w:val="FF0000"/>
                <w:szCs w:val="20"/>
              </w:rPr>
              <w:fldChar w:fldCharType="begin">
                <w:ffData>
                  <w:name w:val=""/>
                  <w:enabled/>
                  <w:calcOnExit w:val="0"/>
                  <w:textInput>
                    <w:default w:val="[Stilling]"/>
                  </w:textInput>
                </w:ffData>
              </w:fldChar>
            </w:r>
            <w:r>
              <w:rPr>
                <w:rFonts w:asciiTheme="minorHAnsi" w:hAnsiTheme="minorHAnsi" w:cstheme="minorHAnsi"/>
                <w:color w:val="FF0000"/>
                <w:szCs w:val="20"/>
              </w:rPr>
              <w:instrText xml:space="preserve"> FORMTEXT </w:instrText>
            </w:r>
            <w:r>
              <w:rPr>
                <w:rFonts w:asciiTheme="minorHAnsi" w:hAnsiTheme="minorHAnsi" w:cstheme="minorHAnsi"/>
                <w:color w:val="FF0000"/>
                <w:szCs w:val="20"/>
              </w:rPr>
            </w:r>
            <w:r>
              <w:rPr>
                <w:rFonts w:asciiTheme="minorHAnsi" w:hAnsiTheme="minorHAnsi" w:cstheme="minorHAnsi"/>
                <w:color w:val="FF0000"/>
                <w:szCs w:val="20"/>
              </w:rPr>
              <w:fldChar w:fldCharType="separate"/>
            </w:r>
            <w:r>
              <w:rPr>
                <w:rFonts w:asciiTheme="minorHAnsi" w:hAnsiTheme="minorHAnsi" w:cstheme="minorHAnsi"/>
                <w:color w:val="FF0000"/>
                <w:szCs w:val="20"/>
              </w:rPr>
              <w:t>[Stilling]</w:t>
            </w:r>
            <w:r>
              <w:rPr>
                <w:rFonts w:asciiTheme="minorHAnsi" w:hAnsiTheme="minorHAnsi" w:cstheme="minorHAnsi"/>
                <w:color w:val="FF0000"/>
                <w:szCs w:val="20"/>
              </w:rPr>
              <w:fldChar w:fldCharType="end"/>
            </w:r>
          </w:p>
          <w:p w14:paraId="71808DF3" w14:textId="77777777" w:rsidR="006E3C9A" w:rsidRDefault="00BE73B2">
            <w:pPr>
              <w:suppressAutoHyphens/>
              <w:jc w:val="center"/>
              <w:rPr>
                <w:rFonts w:asciiTheme="minorHAnsi" w:hAnsiTheme="minorHAnsi" w:cstheme="minorHAnsi"/>
                <w:color w:val="FF0000"/>
                <w:szCs w:val="20"/>
              </w:rPr>
            </w:pPr>
            <w:r>
              <w:rPr>
                <w:rFonts w:asciiTheme="minorHAnsi" w:hAnsiTheme="minorHAnsi" w:cstheme="minorHAnsi"/>
                <w:color w:val="FF0000"/>
                <w:szCs w:val="20"/>
              </w:rPr>
              <w:fldChar w:fldCharType="begin">
                <w:ffData>
                  <w:name w:val=""/>
                  <w:enabled/>
                  <w:calcOnExit w:val="0"/>
                  <w:textInput>
                    <w:default w:val="[Telefon]"/>
                  </w:textInput>
                </w:ffData>
              </w:fldChar>
            </w:r>
            <w:r>
              <w:rPr>
                <w:rFonts w:asciiTheme="minorHAnsi" w:hAnsiTheme="minorHAnsi" w:cstheme="minorHAnsi"/>
                <w:color w:val="FF0000"/>
                <w:szCs w:val="20"/>
              </w:rPr>
              <w:instrText xml:space="preserve"> FORMTEXT </w:instrText>
            </w:r>
            <w:r>
              <w:rPr>
                <w:rFonts w:asciiTheme="minorHAnsi" w:hAnsiTheme="minorHAnsi" w:cstheme="minorHAnsi"/>
                <w:color w:val="FF0000"/>
                <w:szCs w:val="20"/>
              </w:rPr>
            </w:r>
            <w:r>
              <w:rPr>
                <w:rFonts w:asciiTheme="minorHAnsi" w:hAnsiTheme="minorHAnsi" w:cstheme="minorHAnsi"/>
                <w:color w:val="FF0000"/>
                <w:szCs w:val="20"/>
              </w:rPr>
              <w:fldChar w:fldCharType="separate"/>
            </w:r>
            <w:r>
              <w:rPr>
                <w:rFonts w:asciiTheme="minorHAnsi" w:hAnsiTheme="minorHAnsi" w:cstheme="minorHAnsi"/>
                <w:color w:val="FF0000"/>
                <w:szCs w:val="20"/>
              </w:rPr>
              <w:t>[Telefon]</w:t>
            </w:r>
            <w:r>
              <w:rPr>
                <w:rFonts w:asciiTheme="minorHAnsi" w:hAnsiTheme="minorHAnsi" w:cstheme="minorHAnsi"/>
                <w:color w:val="FF0000"/>
                <w:szCs w:val="20"/>
              </w:rPr>
              <w:fldChar w:fldCharType="end"/>
            </w:r>
          </w:p>
          <w:p w14:paraId="6BD297F0" w14:textId="77777777" w:rsidR="006E3C9A" w:rsidRDefault="00BE73B2">
            <w:pPr>
              <w:suppressAutoHyphens/>
              <w:jc w:val="center"/>
              <w:rPr>
                <w:rFonts w:asciiTheme="minorHAnsi" w:hAnsiTheme="minorHAnsi" w:cstheme="minorHAnsi"/>
                <w:szCs w:val="20"/>
              </w:rPr>
            </w:pPr>
            <w:r>
              <w:rPr>
                <w:rFonts w:asciiTheme="minorHAnsi" w:hAnsiTheme="minorHAnsi" w:cstheme="minorHAnsi"/>
                <w:color w:val="FF0000"/>
                <w:szCs w:val="20"/>
              </w:rPr>
              <w:fldChar w:fldCharType="begin">
                <w:ffData>
                  <w:name w:val=""/>
                  <w:enabled/>
                  <w:calcOnExit w:val="0"/>
                  <w:textInput>
                    <w:default w:val="[E-post]"/>
                  </w:textInput>
                </w:ffData>
              </w:fldChar>
            </w:r>
            <w:r>
              <w:rPr>
                <w:rFonts w:asciiTheme="minorHAnsi" w:hAnsiTheme="minorHAnsi" w:cstheme="minorHAnsi"/>
                <w:color w:val="FF0000"/>
                <w:szCs w:val="20"/>
              </w:rPr>
              <w:instrText xml:space="preserve"> FORMTEXT </w:instrText>
            </w:r>
            <w:r>
              <w:rPr>
                <w:rFonts w:asciiTheme="minorHAnsi" w:hAnsiTheme="minorHAnsi" w:cstheme="minorHAnsi"/>
                <w:color w:val="FF0000"/>
                <w:szCs w:val="20"/>
              </w:rPr>
            </w:r>
            <w:r>
              <w:rPr>
                <w:rFonts w:asciiTheme="minorHAnsi" w:hAnsiTheme="minorHAnsi" w:cstheme="minorHAnsi"/>
                <w:color w:val="FF0000"/>
                <w:szCs w:val="20"/>
              </w:rPr>
              <w:fldChar w:fldCharType="separate"/>
            </w:r>
            <w:r>
              <w:rPr>
                <w:rFonts w:asciiTheme="minorHAnsi" w:hAnsiTheme="minorHAnsi" w:cstheme="minorHAnsi"/>
                <w:color w:val="FF0000"/>
                <w:szCs w:val="20"/>
              </w:rPr>
              <w:t>[E-post]</w:t>
            </w:r>
            <w:r>
              <w:rPr>
                <w:rFonts w:asciiTheme="minorHAnsi" w:hAnsiTheme="minorHAnsi" w:cstheme="minorHAnsi"/>
                <w:color w:val="FF0000"/>
                <w:szCs w:val="20"/>
              </w:rPr>
              <w:fldChar w:fldCharType="end"/>
            </w:r>
          </w:p>
        </w:tc>
      </w:tr>
    </w:tbl>
    <w:p w14:paraId="0A54E43C" w14:textId="4C5B6A55" w:rsidR="006E3C9A" w:rsidRDefault="006E3C9A">
      <w:pPr>
        <w:tabs>
          <w:tab w:val="left" w:pos="4536"/>
        </w:tabs>
        <w:rPr>
          <w:rFonts w:asciiTheme="minorHAnsi" w:hAnsiTheme="minorHAnsi" w:cstheme="minorHAnsi"/>
          <w:szCs w:val="20"/>
        </w:rPr>
      </w:pPr>
    </w:p>
    <w:p w14:paraId="602682B7" w14:textId="77777777" w:rsidR="006E3C9A" w:rsidRDefault="00BE73B2">
      <w:pPr>
        <w:tabs>
          <w:tab w:val="left" w:pos="4536"/>
        </w:tabs>
        <w:rPr>
          <w:rFonts w:asciiTheme="minorHAnsi" w:hAnsiTheme="minorHAnsi" w:cstheme="minorHAnsi"/>
          <w:szCs w:val="20"/>
        </w:rPr>
      </w:pPr>
      <w:r>
        <w:rPr>
          <w:rFonts w:asciiTheme="minorHAnsi" w:hAnsiTheme="minorHAnsi" w:cstheme="minorHAnsi"/>
          <w:szCs w:val="20"/>
        </w:rPr>
        <w:t>Korrespondanse som ikkje kan sendast elektronisk skal sendast til følgande adresser:</w:t>
      </w:r>
    </w:p>
    <w:p w14:paraId="6D9350CE" w14:textId="77777777" w:rsidR="006E3C9A" w:rsidRDefault="006E3C9A">
      <w:pPr>
        <w:tabs>
          <w:tab w:val="left" w:pos="4536"/>
        </w:tabs>
        <w:rPr>
          <w:rFonts w:asciiTheme="minorHAnsi" w:hAnsiTheme="minorHAnsi" w:cstheme="minorHAnsi"/>
          <w:szCs w:val="20"/>
        </w:rPr>
      </w:pPr>
    </w:p>
    <w:p w14:paraId="407184E4" w14:textId="075BF359" w:rsidR="006E3C9A" w:rsidRDefault="00BE73B2">
      <w:pPr>
        <w:tabs>
          <w:tab w:val="left" w:pos="4536"/>
        </w:tabs>
        <w:rPr>
          <w:rFonts w:asciiTheme="minorHAnsi" w:hAnsiTheme="minorHAnsi" w:cstheme="minorHAnsi"/>
          <w:szCs w:val="20"/>
        </w:rPr>
      </w:pPr>
      <w:r>
        <w:rPr>
          <w:rFonts w:asciiTheme="minorHAnsi" w:hAnsiTheme="minorHAnsi" w:cstheme="minorHAnsi"/>
          <w:szCs w:val="20"/>
        </w:rPr>
        <w:t>For Oppdragsgiver:</w:t>
      </w:r>
    </w:p>
    <w:p w14:paraId="5E03F392" w14:textId="13EFBCFE" w:rsidR="006E3C9A" w:rsidRDefault="00BE73B2">
      <w:pPr>
        <w:tabs>
          <w:tab w:val="left" w:pos="4536"/>
        </w:tabs>
        <w:rPr>
          <w:rFonts w:asciiTheme="minorHAnsi" w:hAnsiTheme="minorHAnsi" w:cstheme="minorHAnsi"/>
          <w:szCs w:val="20"/>
        </w:rPr>
      </w:pPr>
      <w:r>
        <w:rPr>
          <w:rFonts w:asciiTheme="minorHAnsi" w:hAnsiTheme="minorHAnsi" w:cstheme="minorHAnsi"/>
          <w:szCs w:val="20"/>
        </w:rPr>
        <w:t>Geitaryggen 8</w:t>
      </w:r>
    </w:p>
    <w:p w14:paraId="58A41296" w14:textId="4D9B4248" w:rsidR="006E3C9A" w:rsidRDefault="00BE73B2">
      <w:pPr>
        <w:tabs>
          <w:tab w:val="left" w:pos="4536"/>
        </w:tabs>
        <w:rPr>
          <w:rFonts w:asciiTheme="minorHAnsi" w:hAnsiTheme="minorHAnsi" w:cstheme="minorHAnsi"/>
          <w:szCs w:val="20"/>
        </w:rPr>
      </w:pPr>
      <w:r>
        <w:rPr>
          <w:rFonts w:asciiTheme="minorHAnsi" w:hAnsiTheme="minorHAnsi" w:cstheme="minorHAnsi"/>
          <w:szCs w:val="20"/>
        </w:rPr>
        <w:t>5282 Lonevåg</w:t>
      </w:r>
    </w:p>
    <w:p w14:paraId="2AC5EA37" w14:textId="77777777" w:rsidR="006E3C9A" w:rsidRDefault="006E3C9A">
      <w:pPr>
        <w:tabs>
          <w:tab w:val="left" w:pos="4536"/>
        </w:tabs>
        <w:rPr>
          <w:rFonts w:asciiTheme="minorHAnsi" w:hAnsiTheme="minorHAnsi" w:cstheme="minorHAnsi"/>
          <w:szCs w:val="20"/>
        </w:rPr>
      </w:pPr>
    </w:p>
    <w:p w14:paraId="6A0B2F32" w14:textId="05B6F9AE" w:rsidR="006E3C9A" w:rsidRDefault="00BE73B2">
      <w:pPr>
        <w:tabs>
          <w:tab w:val="left" w:pos="4536"/>
        </w:tabs>
        <w:rPr>
          <w:rFonts w:asciiTheme="minorHAnsi" w:hAnsiTheme="minorHAnsi" w:cstheme="minorHAnsi"/>
          <w:szCs w:val="20"/>
        </w:rPr>
      </w:pPr>
      <w:r>
        <w:rPr>
          <w:rFonts w:asciiTheme="minorHAnsi" w:hAnsiTheme="minorHAnsi" w:cstheme="minorHAnsi"/>
          <w:szCs w:val="20"/>
        </w:rPr>
        <w:t>For Leverandør:</w:t>
      </w:r>
    </w:p>
    <w:p w14:paraId="57953671" w14:textId="478FE6DF" w:rsidR="006E3C9A" w:rsidRDefault="00BE73B2">
      <w:pPr>
        <w:tabs>
          <w:tab w:val="left" w:pos="4536"/>
        </w:tabs>
        <w:rPr>
          <w:rFonts w:asciiTheme="minorHAnsi" w:hAnsiTheme="minorHAnsi" w:cstheme="minorHAnsi"/>
          <w:color w:val="FF0000"/>
          <w:szCs w:val="20"/>
        </w:rPr>
      </w:pPr>
      <w:r>
        <w:rPr>
          <w:rFonts w:asciiTheme="minorHAnsi" w:hAnsiTheme="minorHAnsi" w:cstheme="minorHAnsi"/>
          <w:color w:val="FF0000"/>
          <w:szCs w:val="20"/>
        </w:rPr>
        <w:t>[Sett inn Adresse]</w:t>
      </w:r>
    </w:p>
    <w:p w14:paraId="0D96E48C" w14:textId="77777777" w:rsidR="006E3C9A" w:rsidRDefault="006E3C9A">
      <w:pPr>
        <w:tabs>
          <w:tab w:val="left" w:pos="4536"/>
        </w:tabs>
        <w:rPr>
          <w:rFonts w:asciiTheme="minorHAnsi" w:hAnsiTheme="minorHAnsi" w:cstheme="minorHAnsi"/>
          <w:szCs w:val="20"/>
        </w:rPr>
      </w:pPr>
    </w:p>
    <w:p w14:paraId="75C48F89" w14:textId="77777777" w:rsidR="006E3C9A" w:rsidRDefault="00BE73B2">
      <w:pPr>
        <w:pStyle w:val="Overskrift1"/>
        <w:rPr>
          <w:rFonts w:asciiTheme="minorHAnsi" w:hAnsiTheme="minorHAnsi" w:cstheme="minorHAnsi"/>
        </w:rPr>
      </w:pPr>
      <w:r>
        <w:rPr>
          <w:rFonts w:asciiTheme="minorHAnsi" w:hAnsiTheme="minorHAnsi" w:cstheme="minorHAnsi"/>
        </w:rPr>
        <w:t>Gjeldande avtalevilkår</w:t>
      </w:r>
    </w:p>
    <w:p w14:paraId="10C36E63" w14:textId="03CD7757" w:rsidR="006E3C9A" w:rsidRDefault="00BE73B2">
      <w:pPr>
        <w:rPr>
          <w:rFonts w:asciiTheme="minorHAnsi" w:hAnsiTheme="minorHAnsi" w:cstheme="minorHAnsi"/>
          <w:szCs w:val="20"/>
        </w:rPr>
      </w:pPr>
      <w:r>
        <w:rPr>
          <w:rFonts w:asciiTheme="minorHAnsi" w:hAnsiTheme="minorHAnsi" w:cstheme="minorHAnsi"/>
        </w:rPr>
        <w:t>Rammeavtaleforholdet</w:t>
      </w:r>
      <w:r>
        <w:t xml:space="preserve"> blir </w:t>
      </w:r>
      <w:r>
        <w:rPr>
          <w:rFonts w:asciiTheme="minorHAnsi" w:hAnsiTheme="minorHAnsi" w:cstheme="minorHAnsi"/>
        </w:rPr>
        <w:t>regulert</w:t>
      </w:r>
      <w:r>
        <w:t xml:space="preserve"> </w:t>
      </w:r>
      <w:r>
        <w:rPr>
          <w:rFonts w:asciiTheme="minorHAnsi" w:hAnsiTheme="minorHAnsi" w:cstheme="minorHAnsi"/>
          <w:szCs w:val="20"/>
        </w:rPr>
        <w:t>av denne Tjenestekontrakt med tilhøyrande bilag.</w:t>
      </w:r>
    </w:p>
    <w:p w14:paraId="50B78CB3" w14:textId="2C9D81F9" w:rsidR="006E3C9A" w:rsidRDefault="006E3C9A">
      <w:pPr>
        <w:rPr>
          <w:rFonts w:asciiTheme="minorHAnsi" w:hAnsiTheme="minorHAnsi" w:cstheme="minorHAnsi"/>
          <w:szCs w:val="20"/>
        </w:rPr>
      </w:pPr>
    </w:p>
    <w:p w14:paraId="31900A38" w14:textId="6DDF457A" w:rsidR="006E3C9A" w:rsidRDefault="00BE73B2">
      <w:pPr>
        <w:rPr>
          <w:rFonts w:asciiTheme="minorHAnsi" w:hAnsiTheme="minorHAnsi" w:cstheme="minorHAnsi"/>
          <w:szCs w:val="20"/>
        </w:rPr>
      </w:pPr>
      <w:r>
        <w:rPr>
          <w:rFonts w:asciiTheme="minorHAnsi" w:hAnsiTheme="minorHAnsi" w:cstheme="minorHAnsi"/>
          <w:szCs w:val="20"/>
        </w:rPr>
        <w:t>Med avrop siktar ein til ei bestilling av ei yting innanfor rammeavtalen.</w:t>
      </w:r>
    </w:p>
    <w:p w14:paraId="4F92E481" w14:textId="0C439346" w:rsidR="006E3C9A" w:rsidRDefault="00BE73B2">
      <w:pPr>
        <w:pStyle w:val="Overskrift1"/>
        <w:rPr>
          <w:rFonts w:asciiTheme="minorHAnsi" w:hAnsiTheme="minorHAnsi" w:cstheme="minorHAnsi"/>
        </w:rPr>
      </w:pPr>
      <w:r>
        <w:rPr>
          <w:rFonts w:asciiTheme="minorHAnsi" w:hAnsiTheme="minorHAnsi" w:cstheme="minorHAnsi"/>
        </w:rPr>
        <w:t>Varigheita</w:t>
      </w:r>
      <w:r>
        <w:t xml:space="preserve"> til </w:t>
      </w:r>
      <w:r>
        <w:rPr>
          <w:rFonts w:asciiTheme="minorHAnsi" w:hAnsiTheme="minorHAnsi" w:cstheme="minorHAnsi"/>
        </w:rPr>
        <w:t>avtalen</w:t>
      </w:r>
    </w:p>
    <w:p w14:paraId="34B6F487" w14:textId="77777777" w:rsidR="006E3C9A" w:rsidRDefault="006E3C9A">
      <w:pPr>
        <w:rPr>
          <w:rFonts w:asciiTheme="minorHAnsi" w:hAnsiTheme="minorHAnsi" w:cstheme="minorHAnsi"/>
        </w:rPr>
      </w:pPr>
    </w:p>
    <w:p w14:paraId="66340E21" w14:textId="04D55717" w:rsidR="006E3C9A" w:rsidRDefault="00BE73B2">
      <w:pPr>
        <w:rPr>
          <w:rFonts w:asciiTheme="minorHAnsi" w:hAnsiTheme="minorHAnsi" w:cstheme="minorHAnsi"/>
        </w:rPr>
      </w:pPr>
      <w:r>
        <w:rPr>
          <w:rFonts w:asciiTheme="minorHAnsi" w:hAnsiTheme="minorHAnsi" w:cstheme="minorHAnsi"/>
        </w:rPr>
        <w:t>Varigheita til avtalen er to (2) år rekna frå oppstarten til avtalen.</w:t>
      </w:r>
    </w:p>
    <w:p w14:paraId="0C10512E" w14:textId="77777777" w:rsidR="006E3C9A" w:rsidRDefault="006E3C9A">
      <w:pPr>
        <w:rPr>
          <w:rFonts w:asciiTheme="minorHAnsi" w:hAnsiTheme="minorHAnsi" w:cstheme="minorHAnsi"/>
        </w:rPr>
      </w:pPr>
    </w:p>
    <w:p w14:paraId="6E4F8ADB" w14:textId="77777777" w:rsidR="006E3C9A" w:rsidRDefault="00BE73B2">
      <w:pPr>
        <w:rPr>
          <w:rFonts w:asciiTheme="minorHAnsi" w:hAnsiTheme="minorHAnsi" w:cstheme="minorHAnsi"/>
        </w:rPr>
      </w:pPr>
      <w:r>
        <w:rPr>
          <w:rFonts w:asciiTheme="minorHAnsi" w:hAnsiTheme="minorHAnsi" w:cstheme="minorHAnsi"/>
        </w:rPr>
        <w:t>Avtalen inneheld opsjonar knytte til forlenging av varigheita</w:t>
      </w:r>
      <w:r>
        <w:t xml:space="preserve"> til </w:t>
      </w:r>
      <w:r>
        <w:rPr>
          <w:rFonts w:asciiTheme="minorHAnsi" w:hAnsiTheme="minorHAnsi" w:cstheme="minorHAnsi"/>
        </w:rPr>
        <w:t>avtalen, jf punkt nedanfor.</w:t>
      </w:r>
      <w:r>
        <w:t xml:space="preserve"> </w:t>
      </w:r>
    </w:p>
    <w:p w14:paraId="0E70281C" w14:textId="77777777" w:rsidR="006E3C9A" w:rsidRDefault="006E3C9A">
      <w:pPr>
        <w:rPr>
          <w:rFonts w:asciiTheme="minorHAnsi" w:hAnsiTheme="minorHAnsi" w:cstheme="minorHAnsi"/>
        </w:rPr>
      </w:pPr>
    </w:p>
    <w:p w14:paraId="1775AD30" w14:textId="713124B2" w:rsidR="006E3C9A" w:rsidRDefault="00BE73B2">
      <w:pPr>
        <w:rPr>
          <w:rFonts w:asciiTheme="minorHAnsi" w:hAnsiTheme="minorHAnsi" w:cstheme="minorHAnsi"/>
        </w:rPr>
      </w:pPr>
      <w:r>
        <w:rPr>
          <w:rFonts w:asciiTheme="minorHAnsi" w:hAnsiTheme="minorHAnsi" w:cstheme="minorHAnsi"/>
        </w:rPr>
        <w:t>Avrop under rammeavtalen kan skje i heile perioden til rammeavtalen. Avrop innanfor rammeavtalen kan vare utover varigheita til rammeavtalen. Vilkåra til rammeavtalen skal framleis regulere avtaleforholdet mellom partane for eventuelle enkeltkontraktar som går ut over rammeavtaleperioden, føresette at desse er inngått under rammeavtaleperioden.</w:t>
      </w:r>
    </w:p>
    <w:p w14:paraId="0559A200" w14:textId="5AA88BAD" w:rsidR="006E3C9A" w:rsidRDefault="006E3C9A">
      <w:pPr>
        <w:rPr>
          <w:rFonts w:asciiTheme="minorHAnsi" w:hAnsiTheme="minorHAnsi" w:cstheme="minorHAnsi"/>
        </w:rPr>
      </w:pPr>
    </w:p>
    <w:p w14:paraId="0F035619" w14:textId="22BAF7BE" w:rsidR="006E3C9A" w:rsidRDefault="00BE73B2">
      <w:pPr>
        <w:pStyle w:val="Overskrift1"/>
        <w:rPr>
          <w:rFonts w:asciiTheme="minorHAnsi" w:eastAsia="Verdana" w:hAnsiTheme="minorHAnsi" w:cstheme="minorHAnsi"/>
        </w:rPr>
      </w:pPr>
      <w:r>
        <w:rPr>
          <w:rFonts w:asciiTheme="minorHAnsi" w:eastAsia="Verdana" w:hAnsiTheme="minorHAnsi" w:cstheme="minorHAnsi"/>
        </w:rPr>
        <w:t>Opsjonsreglar</w:t>
      </w:r>
    </w:p>
    <w:p w14:paraId="25C2544F" w14:textId="77777777" w:rsidR="006E3C9A" w:rsidRDefault="00BE73B2">
      <w:pPr>
        <w:rPr>
          <w:rFonts w:asciiTheme="minorHAnsi" w:hAnsiTheme="minorHAnsi" w:cstheme="minorHAnsi"/>
        </w:rPr>
      </w:pPr>
      <w:r>
        <w:rPr>
          <w:rFonts w:asciiTheme="minorHAnsi" w:hAnsiTheme="minorHAnsi" w:cstheme="minorHAnsi"/>
        </w:rPr>
        <w:t>Oppdragsgivar har ein opsjon til å forlenge avtalen i inntil 2 år til, total maksimalt 4 år.</w:t>
      </w:r>
    </w:p>
    <w:p w14:paraId="07E90068" w14:textId="77777777" w:rsidR="006E3C9A" w:rsidRDefault="006E3C9A">
      <w:pPr>
        <w:rPr>
          <w:rFonts w:asciiTheme="minorHAnsi" w:hAnsiTheme="minorHAnsi" w:cstheme="minorHAnsi"/>
        </w:rPr>
      </w:pPr>
    </w:p>
    <w:p w14:paraId="524F02F1" w14:textId="73E0B332" w:rsidR="006E3C9A" w:rsidRPr="00BE73B2" w:rsidRDefault="00BE73B2">
      <w:pPr>
        <w:rPr>
          <w:rFonts w:asciiTheme="minorHAnsi" w:hAnsiTheme="minorHAnsi" w:cstheme="minorHAnsi"/>
          <w:strike/>
        </w:rPr>
      </w:pPr>
      <w:r>
        <w:rPr>
          <w:rFonts w:asciiTheme="minorHAnsi" w:hAnsiTheme="minorHAnsi" w:cstheme="minorHAnsi"/>
        </w:rPr>
        <w:t>Oppdragsgivar kan innløyse opsjonen for 1 år av gongen.</w:t>
      </w:r>
      <w:r>
        <w:t xml:space="preserve"> </w:t>
      </w:r>
    </w:p>
    <w:p w14:paraId="32EE9CE6" w14:textId="0705FFF2" w:rsidR="006E3C9A" w:rsidRDefault="006E3C9A">
      <w:pPr>
        <w:rPr>
          <w:rFonts w:asciiTheme="minorHAnsi" w:hAnsiTheme="minorHAnsi" w:cstheme="minorHAnsi"/>
        </w:rPr>
      </w:pPr>
    </w:p>
    <w:p w14:paraId="0C3898F8" w14:textId="4CD41985" w:rsidR="006E3C9A" w:rsidRDefault="00BE73B2">
      <w:pPr>
        <w:pStyle w:val="Overskrift1"/>
        <w:ind w:left="907" w:hanging="907"/>
        <w:rPr>
          <w:rFonts w:asciiTheme="minorHAnsi" w:eastAsia="Verdana" w:hAnsiTheme="minorHAnsi" w:cstheme="minorHAnsi"/>
        </w:rPr>
      </w:pPr>
      <w:r>
        <w:rPr>
          <w:rFonts w:asciiTheme="minorHAnsi" w:eastAsia="Verdana" w:hAnsiTheme="minorHAnsi" w:cstheme="minorHAnsi"/>
        </w:rPr>
        <w:t>Type rammeavtale</w:t>
      </w:r>
    </w:p>
    <w:p w14:paraId="5B018814" w14:textId="7E6DD6F4" w:rsidR="006E3C9A" w:rsidRDefault="00BE73B2">
      <w:pPr>
        <w:rPr>
          <w:rFonts w:asciiTheme="minorHAnsi" w:hAnsiTheme="minorHAnsi" w:cstheme="minorHAnsi"/>
        </w:rPr>
      </w:pPr>
      <w:r>
        <w:rPr>
          <w:rFonts w:asciiTheme="minorHAnsi" w:hAnsiTheme="minorHAnsi" w:cstheme="minorHAnsi"/>
        </w:rPr>
        <w:t>Med «rammeavtale» meiner ein ein avtale inngått mellom ein eller fleire oppdragsgivarar og ein eller fleire leverandørar som har til formål å fastsette vilkåra for dei enkeltståande avtalane som skal tildelast i løpet av varigheita til rammeavtalen.</w:t>
      </w:r>
    </w:p>
    <w:p w14:paraId="2F8DE4FF" w14:textId="77777777" w:rsidR="006E3C9A" w:rsidRDefault="006E3C9A">
      <w:pPr>
        <w:rPr>
          <w:rFonts w:asciiTheme="minorHAnsi" w:hAnsiTheme="minorHAnsi" w:cstheme="minorHAnsi"/>
        </w:rPr>
      </w:pPr>
    </w:p>
    <w:p w14:paraId="4A4D7DE8" w14:textId="0F45E2CB" w:rsidR="006E3C9A" w:rsidRDefault="00BE73B2">
      <w:pPr>
        <w:spacing w:line="300" w:lineRule="atLeast"/>
        <w:rPr>
          <w:rFonts w:ascii="Segoe UI" w:hAnsi="Segoe UI" w:cs="Segoe UI"/>
          <w:sz w:val="21"/>
          <w:szCs w:val="21"/>
        </w:rPr>
      </w:pPr>
      <w:r>
        <w:rPr>
          <w:rFonts w:asciiTheme="minorHAnsi" w:hAnsiTheme="minorHAnsi" w:cstheme="minorHAnsi"/>
        </w:rPr>
        <w:t>Med avrop siktar ein til ei bestilling av ei yting innanfor rammeavtalen.</w:t>
      </w:r>
      <w:r>
        <w:t xml:space="preserve"> </w:t>
      </w:r>
      <w:r>
        <w:rPr>
          <w:rFonts w:ascii="Segoe UI" w:hAnsi="Segoe UI" w:cs="Segoe UI"/>
          <w:sz w:val="21"/>
          <w:szCs w:val="21"/>
        </w:rPr>
        <w:t>Denne rammeavtalen er ein parallell rammeavtale inngått med fleire leverandørar, rangert innan kvar delkontrakt. Avrop skjer i samsvar med rangering, jf. avsnitt om gjennomføring av avrop.</w:t>
      </w:r>
    </w:p>
    <w:p w14:paraId="75AFF245" w14:textId="19E3F836" w:rsidR="006E3C9A" w:rsidRDefault="00BE73B2">
      <w:pPr>
        <w:rPr>
          <w:rFonts w:asciiTheme="minorHAnsi" w:hAnsiTheme="minorHAnsi" w:cstheme="minorHAnsi"/>
        </w:rPr>
      </w:pPr>
      <w:r>
        <w:rPr>
          <w:rFonts w:asciiTheme="minorHAnsi" w:hAnsiTheme="minorHAnsi" w:cstheme="minorHAnsi"/>
        </w:rPr>
        <w:t>Avrop</w:t>
      </w:r>
      <w:r>
        <w:t xml:space="preserve"> blir </w:t>
      </w:r>
      <w:r>
        <w:rPr>
          <w:rFonts w:asciiTheme="minorHAnsi" w:hAnsiTheme="minorHAnsi" w:cstheme="minorHAnsi"/>
        </w:rPr>
        <w:t>gjennomført på grunnlag av vilkåra som er fastsette i rammeavtalen.</w:t>
      </w:r>
    </w:p>
    <w:p w14:paraId="2958B2D0" w14:textId="4AD09986" w:rsidR="006E3C9A" w:rsidRDefault="006E3C9A">
      <w:pPr>
        <w:rPr>
          <w:rFonts w:asciiTheme="minorHAnsi" w:hAnsiTheme="minorHAnsi" w:cstheme="minorHAnsi"/>
        </w:rPr>
      </w:pPr>
    </w:p>
    <w:p w14:paraId="3F9E79DA" w14:textId="222A7166" w:rsidR="006E3C9A" w:rsidRDefault="00BE73B2">
      <w:pPr>
        <w:spacing w:line="300" w:lineRule="atLeast"/>
        <w:rPr>
          <w:rFonts w:ascii="Segoe UI" w:hAnsi="Segoe UI" w:cs="Segoe UI"/>
          <w:sz w:val="21"/>
          <w:szCs w:val="21"/>
        </w:rPr>
      </w:pPr>
      <w:r>
        <w:rPr>
          <w:rFonts w:ascii="Segoe UI" w:hAnsi="Segoe UI" w:cs="Segoe UI"/>
          <w:sz w:val="21"/>
          <w:szCs w:val="21"/>
        </w:rPr>
        <w:t>Som utgangspunkt</w:t>
      </w:r>
      <w:r>
        <w:t xml:space="preserve"> blir </w:t>
      </w:r>
      <w:r>
        <w:rPr>
          <w:rFonts w:ascii="Segoe UI" w:hAnsi="Segoe UI" w:cs="Segoe UI"/>
          <w:sz w:val="21"/>
          <w:szCs w:val="21"/>
        </w:rPr>
        <w:t>oppdrag tildelte leverandør rangert som nummer éin innan aktuell delkontrakt</w:t>
      </w:r>
      <w:r>
        <w:rPr>
          <w:rFonts w:asciiTheme="minorHAnsi" w:hAnsiTheme="minorHAnsi" w:cstheme="minorHAnsi"/>
        </w:rPr>
        <w:t>. Der Oppdragsgiver finn det formålstenleg kan oppdrag tildelast andre leverandørar i samsvar med anskaffingsregelverket.</w:t>
      </w:r>
      <w:r>
        <w:t xml:space="preserve"> </w:t>
      </w:r>
    </w:p>
    <w:p w14:paraId="4EAD3CF3" w14:textId="208A1F1B" w:rsidR="006E3C9A" w:rsidRDefault="00BE73B2">
      <w:pPr>
        <w:pStyle w:val="Overskrift1"/>
        <w:rPr>
          <w:rFonts w:asciiTheme="minorHAnsi" w:eastAsia="Verdana" w:hAnsiTheme="minorHAnsi" w:cstheme="minorHAnsi"/>
        </w:rPr>
      </w:pPr>
      <w:r>
        <w:rPr>
          <w:rFonts w:asciiTheme="minorHAnsi" w:eastAsia="Verdana" w:hAnsiTheme="minorHAnsi" w:cstheme="minorHAnsi"/>
        </w:rPr>
        <w:t>Kven kan gjere avrop</w:t>
      </w:r>
    </w:p>
    <w:p w14:paraId="2E091118" w14:textId="31631EFA" w:rsidR="006E3C9A" w:rsidRDefault="00BE73B2">
      <w:pPr>
        <w:rPr>
          <w:rFonts w:asciiTheme="minorHAnsi" w:hAnsiTheme="minorHAnsi" w:cstheme="minorHAnsi"/>
        </w:rPr>
      </w:pPr>
      <w:r>
        <w:rPr>
          <w:rFonts w:asciiTheme="minorHAnsi" w:hAnsiTheme="minorHAnsi" w:cstheme="minorHAnsi"/>
        </w:rPr>
        <w:t>Avrop kan gjerast av alle som Oppdragsgiver har gitt fullmakt til å gjere avrop.</w:t>
      </w:r>
    </w:p>
    <w:p w14:paraId="42A82D85" w14:textId="77777777" w:rsidR="006E3C9A" w:rsidRDefault="006E3C9A">
      <w:pPr>
        <w:rPr>
          <w:rFonts w:asciiTheme="minorHAnsi" w:hAnsiTheme="minorHAnsi" w:cstheme="minorHAnsi"/>
        </w:rPr>
      </w:pPr>
    </w:p>
    <w:p w14:paraId="63CD63FC" w14:textId="2DE1255D" w:rsidR="006E3C9A" w:rsidRDefault="00BE73B2">
      <w:pPr>
        <w:rPr>
          <w:rFonts w:asciiTheme="minorHAnsi" w:hAnsiTheme="minorHAnsi" w:cstheme="minorHAnsi"/>
        </w:rPr>
      </w:pPr>
      <w:r>
        <w:rPr>
          <w:rFonts w:asciiTheme="minorHAnsi" w:hAnsiTheme="minorHAnsi" w:cstheme="minorHAnsi"/>
        </w:rPr>
        <w:t>Dersom Leverandøren er usikker på om ein person har fullmakt til å gjere avrop, pliktar han å undersøke med Oppdragsgiver.</w:t>
      </w:r>
    </w:p>
    <w:p w14:paraId="63CAC5E7" w14:textId="77777777" w:rsidR="006E3C9A" w:rsidRDefault="006E3C9A">
      <w:pPr>
        <w:rPr>
          <w:rFonts w:asciiTheme="minorHAnsi" w:hAnsiTheme="minorHAnsi" w:cstheme="minorHAnsi"/>
        </w:rPr>
      </w:pPr>
    </w:p>
    <w:p w14:paraId="21F1320C" w14:textId="0E7F0E3B" w:rsidR="006E3C9A" w:rsidRDefault="00BE73B2">
      <w:pPr>
        <w:rPr>
          <w:rFonts w:asciiTheme="minorHAnsi" w:hAnsiTheme="minorHAnsi" w:cstheme="minorHAnsi"/>
        </w:rPr>
      </w:pPr>
      <w:r>
        <w:rPr>
          <w:rFonts w:asciiTheme="minorHAnsi" w:hAnsiTheme="minorHAnsi" w:cstheme="minorHAnsi"/>
        </w:rPr>
        <w:t>Dersom avrop er gjort av ein person utan fullmakt til å gjere avrop, og Leverandøren skjønte eller burde ha skjønt at slik fullmakt mangla, skal avropet annullerast slik at Oppdragsgiver blir stilt som om avropet ikkje hadde skjedd. For slike forhold ber Leverandøren alle kostnader.</w:t>
      </w:r>
    </w:p>
    <w:p w14:paraId="5E329989" w14:textId="77777777" w:rsidR="006E3C9A" w:rsidRDefault="006E3C9A">
      <w:pPr>
        <w:rPr>
          <w:rFonts w:asciiTheme="minorHAnsi" w:hAnsiTheme="minorHAnsi" w:cstheme="minorHAnsi"/>
        </w:rPr>
      </w:pPr>
    </w:p>
    <w:p w14:paraId="63D23667" w14:textId="274D6C9A" w:rsidR="006E3C9A" w:rsidRDefault="00BE73B2">
      <w:pPr>
        <w:rPr>
          <w:rFonts w:asciiTheme="minorHAnsi" w:hAnsiTheme="minorHAnsi" w:cstheme="minorHAnsi"/>
        </w:rPr>
      </w:pPr>
      <w:r w:rsidRPr="00BE73B2">
        <w:rPr>
          <w:rFonts w:asciiTheme="minorHAnsi" w:hAnsiTheme="minorHAnsi" w:cstheme="minorHAnsi"/>
        </w:rPr>
        <w:t>Dei selskapa der Osterøy kommune er majoritetseigar kan også nytte denne rammeavtalen og gjere avrop på den.</w:t>
      </w:r>
      <w:r>
        <w:t xml:space="preserve"> </w:t>
      </w:r>
    </w:p>
    <w:p w14:paraId="1E5E53DB" w14:textId="796452FC" w:rsidR="006E3C9A" w:rsidRDefault="00BE73B2">
      <w:pPr>
        <w:pStyle w:val="Overskrift1"/>
        <w:rPr>
          <w:rFonts w:asciiTheme="minorHAnsi" w:hAnsiTheme="minorHAnsi" w:cstheme="minorHAnsi"/>
        </w:rPr>
      </w:pPr>
      <w:r>
        <w:rPr>
          <w:rFonts w:asciiTheme="minorHAnsi" w:hAnsiTheme="minorHAnsi" w:cstheme="minorHAnsi"/>
        </w:rPr>
        <w:t>Gjennomføring av avrop</w:t>
      </w:r>
    </w:p>
    <w:p w14:paraId="1CF37E27" w14:textId="080C5B52" w:rsidR="006E3C9A" w:rsidRDefault="00BE73B2">
      <w:pPr>
        <w:rPr>
          <w:rFonts w:asciiTheme="minorHAnsi" w:hAnsiTheme="minorHAnsi" w:cstheme="minorHAnsi"/>
        </w:rPr>
      </w:pPr>
      <w:r>
        <w:rPr>
          <w:rFonts w:asciiTheme="minorHAnsi" w:hAnsiTheme="minorHAnsi" w:cstheme="minorHAnsi"/>
        </w:rPr>
        <w:t>Avrop skjer i hehold til avropreglane i bilag 2.</w:t>
      </w:r>
      <w:r>
        <w:t xml:space="preserve"> </w:t>
      </w:r>
    </w:p>
    <w:p w14:paraId="1129C325" w14:textId="1B0B6F6C" w:rsidR="006E3C9A" w:rsidRDefault="00BE73B2">
      <w:pPr>
        <w:pStyle w:val="Overskrift1"/>
        <w:rPr>
          <w:rFonts w:asciiTheme="minorHAnsi" w:eastAsia="Verdana" w:hAnsiTheme="minorHAnsi" w:cstheme="minorHAnsi"/>
        </w:rPr>
      </w:pPr>
      <w:r>
        <w:rPr>
          <w:rFonts w:asciiTheme="minorHAnsi" w:eastAsia="Verdana" w:hAnsiTheme="minorHAnsi" w:cstheme="minorHAnsi"/>
        </w:rPr>
        <w:t>Misleghald av ein rammeavtale</w:t>
      </w:r>
    </w:p>
    <w:p w14:paraId="068FFA29" w14:textId="214E769D" w:rsidR="006E3C9A" w:rsidRDefault="00BE73B2">
      <w:pPr>
        <w:rPr>
          <w:rFonts w:asciiTheme="minorHAnsi" w:eastAsia="Verdana" w:hAnsiTheme="minorHAnsi" w:cstheme="minorHAnsi"/>
        </w:rPr>
      </w:pPr>
      <w:r>
        <w:rPr>
          <w:rFonts w:asciiTheme="minorHAnsi" w:eastAsia="Verdana" w:hAnsiTheme="minorHAnsi" w:cstheme="minorHAnsi"/>
        </w:rPr>
        <w:t>Konsekvensar av eit eventuelt misleghald skal vurderast særskilt og kvar for seg i forhold til rammeavtalen i og for seg og det aktuelle avropet.</w:t>
      </w:r>
    </w:p>
    <w:p w14:paraId="0FF8EFFA" w14:textId="77777777" w:rsidR="006E3C9A" w:rsidRDefault="006E3C9A">
      <w:pPr>
        <w:rPr>
          <w:rFonts w:asciiTheme="minorHAnsi" w:eastAsia="Verdana" w:hAnsiTheme="minorHAnsi" w:cstheme="minorHAnsi"/>
        </w:rPr>
      </w:pPr>
    </w:p>
    <w:p w14:paraId="4C247040" w14:textId="77777777" w:rsidR="006E3C9A" w:rsidRPr="00BE73B2" w:rsidRDefault="00BE73B2">
      <w:pPr>
        <w:pStyle w:val="Overskrift1"/>
        <w:rPr>
          <w:rFonts w:asciiTheme="minorHAnsi" w:eastAsia="Verdana" w:hAnsiTheme="minorHAnsi" w:cstheme="minorHAnsi"/>
        </w:rPr>
      </w:pPr>
      <w:bookmarkStart w:id="19" w:name="_Toc59101724"/>
      <w:r w:rsidRPr="00BE73B2">
        <w:rPr>
          <w:rFonts w:asciiTheme="minorHAnsi" w:eastAsia="Verdana" w:hAnsiTheme="minorHAnsi" w:cstheme="minorHAnsi"/>
        </w:rPr>
        <w:t>Oppdragsgjevars atterhald</w:t>
      </w:r>
      <w:bookmarkEnd w:id="19"/>
    </w:p>
    <w:p w14:paraId="2CF32F07" w14:textId="77777777" w:rsidR="006E3C9A" w:rsidRPr="00BE73B2" w:rsidRDefault="00BE73B2">
      <w:pPr>
        <w:rPr>
          <w:rFonts w:asciiTheme="minorHAnsi" w:hAnsiTheme="minorHAnsi" w:cstheme="minorHAnsi"/>
          <w:sz w:val="22"/>
          <w:szCs w:val="22"/>
        </w:rPr>
      </w:pPr>
      <w:r w:rsidRPr="00BE73B2">
        <w:rPr>
          <w:rFonts w:asciiTheme="minorHAnsi" w:hAnsiTheme="minorHAnsi" w:cstheme="minorHAnsi"/>
          <w:sz w:val="22"/>
          <w:szCs w:val="22"/>
        </w:rPr>
        <w:t>Oppdragsgjevar tek atterhald om:</w:t>
      </w:r>
    </w:p>
    <w:p w14:paraId="4C5F0E1C" w14:textId="77777777" w:rsidR="006E3C9A" w:rsidRPr="00BE73B2" w:rsidRDefault="00BE73B2">
      <w:pPr>
        <w:pStyle w:val="Listeavsnitt"/>
        <w:numPr>
          <w:ilvl w:val="0"/>
          <w:numId w:val="38"/>
        </w:numPr>
        <w:spacing w:line="300" w:lineRule="atLeast"/>
        <w:rPr>
          <w:rFonts w:asciiTheme="minorHAnsi" w:hAnsiTheme="minorHAnsi" w:cstheme="minorHAnsi"/>
          <w:sz w:val="22"/>
          <w:szCs w:val="22"/>
        </w:rPr>
      </w:pPr>
      <w:r w:rsidRPr="00BE73B2">
        <w:rPr>
          <w:rFonts w:asciiTheme="minorHAnsi" w:hAnsiTheme="minorHAnsi" w:cstheme="minorHAnsi"/>
          <w:sz w:val="22"/>
          <w:szCs w:val="22"/>
        </w:rPr>
        <w:t>Endringar i volum som følge av endra økonomiske rammevilkår, organisatoriske endringar og kommunal aktivitet.</w:t>
      </w:r>
    </w:p>
    <w:p w14:paraId="75AD17E5" w14:textId="77777777" w:rsidR="006E3C9A" w:rsidRPr="00BE73B2" w:rsidRDefault="00BE73B2">
      <w:pPr>
        <w:pStyle w:val="Listeavsnitt"/>
        <w:numPr>
          <w:ilvl w:val="0"/>
          <w:numId w:val="38"/>
        </w:numPr>
        <w:spacing w:line="300" w:lineRule="atLeast"/>
        <w:rPr>
          <w:rFonts w:asciiTheme="minorHAnsi" w:hAnsiTheme="minorHAnsi" w:cstheme="minorHAnsi"/>
          <w:sz w:val="22"/>
          <w:szCs w:val="22"/>
        </w:rPr>
      </w:pPr>
      <w:r w:rsidRPr="00BE73B2">
        <w:rPr>
          <w:rFonts w:asciiTheme="minorHAnsi" w:hAnsiTheme="minorHAnsi" w:cstheme="minorHAnsi"/>
          <w:sz w:val="22"/>
          <w:szCs w:val="22"/>
        </w:rPr>
        <w:t>Prosjektgjennomføring i avtaleperioden under føresetnad av politisk godkjenning, og dessutan at alle andre nødvendige godkjenningar ligg føre.</w:t>
      </w:r>
    </w:p>
    <w:p w14:paraId="0C7A9039" w14:textId="77777777" w:rsidR="006E3C9A" w:rsidRPr="00BE73B2" w:rsidRDefault="00BE73B2">
      <w:pPr>
        <w:pStyle w:val="Listeavsnitt"/>
        <w:numPr>
          <w:ilvl w:val="0"/>
          <w:numId w:val="38"/>
        </w:numPr>
        <w:spacing w:line="300" w:lineRule="atLeast"/>
        <w:rPr>
          <w:rFonts w:asciiTheme="minorHAnsi" w:hAnsiTheme="minorHAnsi" w:cstheme="minorHAnsi"/>
          <w:sz w:val="22"/>
          <w:szCs w:val="22"/>
        </w:rPr>
      </w:pPr>
      <w:r w:rsidRPr="00BE73B2">
        <w:rPr>
          <w:rFonts w:asciiTheme="minorHAnsi" w:hAnsiTheme="minorHAnsi" w:cstheme="minorHAnsi"/>
          <w:sz w:val="22"/>
          <w:szCs w:val="22"/>
        </w:rPr>
        <w:t>Å gjennomføre konkurranse utanom rammeavtalane dersom faglegen til oppdraget innhald krev spesialkompetanse.</w:t>
      </w:r>
    </w:p>
    <w:p w14:paraId="54FBA110" w14:textId="7F130C00" w:rsidR="006E3C9A" w:rsidRPr="00BE73B2" w:rsidRDefault="00BE73B2">
      <w:pPr>
        <w:pStyle w:val="Listeavsnitt"/>
        <w:numPr>
          <w:ilvl w:val="0"/>
          <w:numId w:val="38"/>
        </w:numPr>
        <w:spacing w:line="300" w:lineRule="atLeast"/>
        <w:rPr>
          <w:rFonts w:asciiTheme="minorHAnsi" w:hAnsiTheme="minorHAnsi" w:cstheme="minorHAnsi"/>
          <w:sz w:val="22"/>
          <w:szCs w:val="22"/>
        </w:rPr>
      </w:pPr>
      <w:r w:rsidRPr="00BE73B2">
        <w:rPr>
          <w:rFonts w:asciiTheme="minorHAnsi" w:hAnsiTheme="minorHAnsi" w:cstheme="minorHAnsi"/>
          <w:sz w:val="22"/>
          <w:szCs w:val="22"/>
        </w:rPr>
        <w:t>Å gjennomføre konkurranse særskilt for oppdrag med anteken totalkostnad større enn 400 000,- kroner. Kommunen kan inngå totalentreprisekontraktar utan at det vert omfatta av rammeavtalen.</w:t>
      </w:r>
    </w:p>
    <w:p w14:paraId="11070EB5" w14:textId="77777777" w:rsidR="006E3C9A" w:rsidRDefault="006E3C9A">
      <w:pPr>
        <w:rPr>
          <w:rFonts w:asciiTheme="minorHAnsi" w:eastAsia="Verdana" w:hAnsiTheme="minorHAnsi" w:cstheme="minorHAnsi"/>
        </w:rPr>
      </w:pPr>
    </w:p>
    <w:sectPr w:rsidR="006E3C9A" w:rsidSect="009545D3">
      <w:headerReference w:type="default" r:id="rId12"/>
      <w:footerReference w:type="default" r:id="rId13"/>
      <w:foot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BCECC" w14:textId="77777777" w:rsidR="00EE2613" w:rsidRDefault="00EE2613" w:rsidP="009545D3">
      <w:r>
        <w:separator/>
      </w:r>
    </w:p>
  </w:endnote>
  <w:endnote w:type="continuationSeparator" w:id="0">
    <w:p w14:paraId="764FD4CF" w14:textId="77777777" w:rsidR="00EE2613" w:rsidRDefault="00EE2613" w:rsidP="009545D3">
      <w:r>
        <w:continuationSeparator/>
      </w:r>
    </w:p>
  </w:endnote>
  <w:endnote w:type="continuationNotice" w:id="1">
    <w:p w14:paraId="007463EA" w14:textId="77777777" w:rsidR="00EE2613" w:rsidRDefault="00EE2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9241C" w14:textId="75FAF958" w:rsidR="0027613A" w:rsidRDefault="0027613A" w:rsidP="00F66493">
    <w:pPr>
      <w:pStyle w:val="Bunntekst"/>
      <w:jc w:val="center"/>
      <w:rPr>
        <w:noProof/>
      </w:rPr>
    </w:pPr>
    <w:r w:rsidRPr="009545D3">
      <w:t xml:space="preserve">Side </w:t>
    </w:r>
    <w:r w:rsidRPr="009545D3">
      <w:fldChar w:fldCharType="begin"/>
    </w:r>
    <w:r w:rsidRPr="009545D3">
      <w:instrText xml:space="preserve"> PAGE </w:instrText>
    </w:r>
    <w:r w:rsidRPr="009545D3">
      <w:fldChar w:fldCharType="separate"/>
    </w:r>
    <w:r w:rsidR="00C87F44">
      <w:rPr>
        <w:noProof/>
      </w:rPr>
      <w:t>2</w:t>
    </w:r>
    <w:r w:rsidRPr="009545D3">
      <w:fldChar w:fldCharType="end"/>
    </w:r>
    <w:r w:rsidRPr="009545D3">
      <w:t xml:space="preserve"> av </w:t>
    </w:r>
    <w:r>
      <w:fldChar w:fldCharType="begin"/>
    </w:r>
    <w:r>
      <w:instrText xml:space="preserve"> NUMPAGES  </w:instrText>
    </w:r>
    <w:r>
      <w:fldChar w:fldCharType="separate"/>
    </w:r>
    <w:r w:rsidR="00C87F44">
      <w:rPr>
        <w:noProof/>
      </w:rPr>
      <w:t>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1F305" w14:textId="77777777" w:rsidR="0027613A" w:rsidRPr="00D250C9" w:rsidRDefault="0027613A" w:rsidP="004B0534">
    <w:pPr>
      <w:jc w:val="center"/>
    </w:pPr>
    <w:r w:rsidRPr="00D250C9">
      <w:t xml:space="preserve">Side </w:t>
    </w:r>
    <w:r>
      <w:fldChar w:fldCharType="begin"/>
    </w:r>
    <w:r w:rsidRPr="00D250C9">
      <w:instrText xml:space="preserve"> PAGE </w:instrText>
    </w:r>
    <w:r>
      <w:fldChar w:fldCharType="separate"/>
    </w:r>
    <w:r w:rsidR="00C87F44">
      <w:rPr>
        <w:noProof/>
      </w:rPr>
      <w:t>1</w:t>
    </w:r>
    <w:r>
      <w:fldChar w:fldCharType="end"/>
    </w:r>
    <w:r w:rsidRPr="00D250C9">
      <w:t xml:space="preserve"> av </w:t>
    </w:r>
    <w:r>
      <w:fldChar w:fldCharType="begin"/>
    </w:r>
    <w:r w:rsidRPr="00D250C9">
      <w:instrText xml:space="preserve"> NUMPAGES  </w:instrText>
    </w:r>
    <w:r>
      <w:fldChar w:fldCharType="separate"/>
    </w:r>
    <w:r w:rsidR="00C87F44">
      <w:rPr>
        <w:noProof/>
      </w:rPr>
      <w:t>4</w:t>
    </w:r>
    <w:r>
      <w:fldChar w:fldCharType="end"/>
    </w:r>
  </w:p>
  <w:p w14:paraId="7C04D929" w14:textId="77777777" w:rsidR="0027613A" w:rsidRPr="00F66493" w:rsidRDefault="0027613A" w:rsidP="00F66493">
    <w:pPr>
      <w:pStyle w:val="Bunn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EE0046" w14:textId="77777777" w:rsidR="00EE2613" w:rsidRDefault="00EE2613" w:rsidP="009545D3">
      <w:r>
        <w:separator/>
      </w:r>
    </w:p>
  </w:footnote>
  <w:footnote w:type="continuationSeparator" w:id="0">
    <w:p w14:paraId="2AF16ED8" w14:textId="77777777" w:rsidR="00EE2613" w:rsidRDefault="00EE2613" w:rsidP="009545D3">
      <w:r>
        <w:continuationSeparator/>
      </w:r>
    </w:p>
  </w:footnote>
  <w:footnote w:type="continuationNotice" w:id="1">
    <w:p w14:paraId="38E90662" w14:textId="77777777" w:rsidR="00EE2613" w:rsidRDefault="00EE26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9A476" w14:textId="4E11B7E1" w:rsidR="0081483D" w:rsidRDefault="0081483D" w:rsidP="0081483D">
    <w:pPr>
      <w:pStyle w:val="Topptekst"/>
      <w:jc w:val="right"/>
    </w:pPr>
    <w:r>
      <w:rPr>
        <w:noProof/>
      </w:rPr>
      <w:drawing>
        <wp:inline distT="0" distB="0" distL="0" distR="0" wp14:anchorId="18C801CA" wp14:editId="4BF96E0F">
          <wp:extent cx="1333500" cy="441153"/>
          <wp:effectExtent l="0" t="0" r="0" b="0"/>
          <wp:docPr id="998696126" name="Bilde 2" descr="Et bilde som inneholder logo, symbol,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136688" name="Bilde 2" descr="Et bilde som inneholder logo, symbol, Grafikk&#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441" cy="4679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7618A"/>
    <w:multiLevelType w:val="hybridMultilevel"/>
    <w:tmpl w:val="6A360BDC"/>
    <w:lvl w:ilvl="0" w:tplc="04140017">
      <w:start w:val="1"/>
      <w:numFmt w:val="lowerLetter"/>
      <w:lvlText w:val="%1)"/>
      <w:lvlJc w:val="left"/>
      <w:pPr>
        <w:ind w:left="1077" w:hanging="360"/>
      </w:pPr>
    </w:lvl>
    <w:lvl w:ilvl="1" w:tplc="04140019" w:tentative="1">
      <w:start w:val="1"/>
      <w:numFmt w:val="lowerLetter"/>
      <w:lvlText w:val="%2."/>
      <w:lvlJc w:val="left"/>
      <w:pPr>
        <w:ind w:left="1797" w:hanging="360"/>
      </w:pPr>
    </w:lvl>
    <w:lvl w:ilvl="2" w:tplc="0414001B" w:tentative="1">
      <w:start w:val="1"/>
      <w:numFmt w:val="lowerRoman"/>
      <w:lvlText w:val="%3."/>
      <w:lvlJc w:val="right"/>
      <w:pPr>
        <w:ind w:left="2517" w:hanging="180"/>
      </w:pPr>
    </w:lvl>
    <w:lvl w:ilvl="3" w:tplc="0414000F" w:tentative="1">
      <w:start w:val="1"/>
      <w:numFmt w:val="decimal"/>
      <w:lvlText w:val="%4."/>
      <w:lvlJc w:val="left"/>
      <w:pPr>
        <w:ind w:left="3237" w:hanging="360"/>
      </w:pPr>
    </w:lvl>
    <w:lvl w:ilvl="4" w:tplc="04140019" w:tentative="1">
      <w:start w:val="1"/>
      <w:numFmt w:val="lowerLetter"/>
      <w:lvlText w:val="%5."/>
      <w:lvlJc w:val="left"/>
      <w:pPr>
        <w:ind w:left="3957" w:hanging="360"/>
      </w:pPr>
    </w:lvl>
    <w:lvl w:ilvl="5" w:tplc="0414001B" w:tentative="1">
      <w:start w:val="1"/>
      <w:numFmt w:val="lowerRoman"/>
      <w:lvlText w:val="%6."/>
      <w:lvlJc w:val="right"/>
      <w:pPr>
        <w:ind w:left="4677" w:hanging="180"/>
      </w:pPr>
    </w:lvl>
    <w:lvl w:ilvl="6" w:tplc="0414000F" w:tentative="1">
      <w:start w:val="1"/>
      <w:numFmt w:val="decimal"/>
      <w:lvlText w:val="%7."/>
      <w:lvlJc w:val="left"/>
      <w:pPr>
        <w:ind w:left="5397" w:hanging="360"/>
      </w:pPr>
    </w:lvl>
    <w:lvl w:ilvl="7" w:tplc="04140019" w:tentative="1">
      <w:start w:val="1"/>
      <w:numFmt w:val="lowerLetter"/>
      <w:lvlText w:val="%8."/>
      <w:lvlJc w:val="left"/>
      <w:pPr>
        <w:ind w:left="6117" w:hanging="360"/>
      </w:pPr>
    </w:lvl>
    <w:lvl w:ilvl="8" w:tplc="0414001B" w:tentative="1">
      <w:start w:val="1"/>
      <w:numFmt w:val="lowerRoman"/>
      <w:lvlText w:val="%9."/>
      <w:lvlJc w:val="right"/>
      <w:pPr>
        <w:ind w:left="6837" w:hanging="180"/>
      </w:pPr>
    </w:lvl>
  </w:abstractNum>
  <w:abstractNum w:abstractNumId="1" w15:restartNumberingAfterBreak="0">
    <w:nsid w:val="07127470"/>
    <w:multiLevelType w:val="hybridMultilevel"/>
    <w:tmpl w:val="8F8A0624"/>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 w15:restartNumberingAfterBreak="0">
    <w:nsid w:val="09330BB8"/>
    <w:multiLevelType w:val="multilevel"/>
    <w:tmpl w:val="0409001F"/>
    <w:numStyleLink w:val="111111"/>
  </w:abstractNum>
  <w:abstractNum w:abstractNumId="3" w15:restartNumberingAfterBreak="0">
    <w:nsid w:val="0E835BE7"/>
    <w:multiLevelType w:val="hybridMultilevel"/>
    <w:tmpl w:val="EACA0F8E"/>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4" w15:restartNumberingAfterBreak="0">
    <w:nsid w:val="0FF54E4F"/>
    <w:multiLevelType w:val="hybridMultilevel"/>
    <w:tmpl w:val="E88AA720"/>
    <w:lvl w:ilvl="0" w:tplc="6A663442">
      <w:start w:val="1"/>
      <w:numFmt w:val="decimal"/>
      <w:lvlText w:val="%1."/>
      <w:lvlJc w:val="left"/>
      <w:pPr>
        <w:tabs>
          <w:tab w:val="num" w:pos="360"/>
        </w:tabs>
        <w:ind w:left="360" w:hanging="360"/>
      </w:pPr>
      <w:rPr>
        <w:rFonts w:hint="default"/>
      </w:r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5" w15:restartNumberingAfterBreak="0">
    <w:nsid w:val="20B15E8B"/>
    <w:multiLevelType w:val="hybridMultilevel"/>
    <w:tmpl w:val="EBCA31E8"/>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6" w15:restartNumberingAfterBreak="0">
    <w:nsid w:val="23F826F4"/>
    <w:multiLevelType w:val="hybridMultilevel"/>
    <w:tmpl w:val="2A6E2924"/>
    <w:lvl w:ilvl="0" w:tplc="B49EBF18">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 w15:restartNumberingAfterBreak="0">
    <w:nsid w:val="3B5C76DC"/>
    <w:multiLevelType w:val="hybridMultilevel"/>
    <w:tmpl w:val="99D65012"/>
    <w:lvl w:ilvl="0" w:tplc="4E847894">
      <w:start w:val="1"/>
      <w:numFmt w:val="decimal"/>
      <w:lvlText w:val="%1."/>
      <w:lvlJc w:val="left"/>
      <w:pPr>
        <w:ind w:left="720" w:hanging="360"/>
      </w:pPr>
      <w:rPr>
        <w:rFonts w:hint="default"/>
        <w:color w:val="auto"/>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CF5550E"/>
    <w:multiLevelType w:val="hybridMultilevel"/>
    <w:tmpl w:val="92F430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F4878A6"/>
    <w:multiLevelType w:val="hybridMultilevel"/>
    <w:tmpl w:val="72A6C77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4284051A"/>
    <w:multiLevelType w:val="hybridMultilevel"/>
    <w:tmpl w:val="EBA23CC0"/>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2" w15:restartNumberingAfterBreak="0">
    <w:nsid w:val="44F82BD9"/>
    <w:multiLevelType w:val="hybridMultilevel"/>
    <w:tmpl w:val="79F6494A"/>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0624B2"/>
    <w:multiLevelType w:val="hybridMultilevel"/>
    <w:tmpl w:val="29D4FDCC"/>
    <w:lvl w:ilvl="0" w:tplc="08140017">
      <w:start w:val="1"/>
      <w:numFmt w:val="lowerLetter"/>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4" w15:restartNumberingAfterBreak="0">
    <w:nsid w:val="47AA0655"/>
    <w:multiLevelType w:val="multilevel"/>
    <w:tmpl w:val="155CE98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5" w15:restartNumberingAfterBreak="0">
    <w:nsid w:val="492D011F"/>
    <w:multiLevelType w:val="hybridMultilevel"/>
    <w:tmpl w:val="72DAA66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651636"/>
    <w:multiLevelType w:val="hybridMultilevel"/>
    <w:tmpl w:val="E814F5F4"/>
    <w:lvl w:ilvl="0" w:tplc="534AAAE2">
      <w:start w:val="8"/>
      <w:numFmt w:val="bullet"/>
      <w:lvlText w:val="-"/>
      <w:lvlJc w:val="left"/>
      <w:pPr>
        <w:ind w:left="720" w:hanging="360"/>
      </w:pPr>
      <w:rPr>
        <w:rFonts w:ascii="Verdana" w:eastAsia="Times New Roman" w:hAnsi="Verdana"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7" w15:restartNumberingAfterBreak="0">
    <w:nsid w:val="4DCD6681"/>
    <w:multiLevelType w:val="hybridMultilevel"/>
    <w:tmpl w:val="B272645A"/>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4922B2E"/>
    <w:multiLevelType w:val="hybridMultilevel"/>
    <w:tmpl w:val="198218F8"/>
    <w:lvl w:ilvl="0" w:tplc="0409000F">
      <w:start w:val="1"/>
      <w:numFmt w:val="decimal"/>
      <w:lvlText w:val="%1."/>
      <w:lvlJc w:val="left"/>
      <w:pPr>
        <w:tabs>
          <w:tab w:val="num" w:pos="360"/>
        </w:tabs>
        <w:ind w:left="360" w:hanging="360"/>
      </w:pPr>
    </w:lvl>
    <w:lvl w:ilvl="1" w:tplc="21BEBB0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55637E7E"/>
    <w:multiLevelType w:val="hybridMultilevel"/>
    <w:tmpl w:val="D60AC032"/>
    <w:lvl w:ilvl="0" w:tplc="B49EBF18">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0" w15:restartNumberingAfterBreak="0">
    <w:nsid w:val="59C34988"/>
    <w:multiLevelType w:val="hybridMultilevel"/>
    <w:tmpl w:val="A1A48D9C"/>
    <w:lvl w:ilvl="0" w:tplc="0324DD4E">
      <w:start w:val="4"/>
      <w:numFmt w:val="bullet"/>
      <w:lvlText w:val="-"/>
      <w:lvlJc w:val="left"/>
      <w:pPr>
        <w:ind w:left="1080" w:hanging="360"/>
      </w:pPr>
      <w:rPr>
        <w:rFonts w:ascii="Verdana" w:eastAsia="Times New Roman" w:hAnsi="Verdana" w:cs="Times New Roman"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21" w15:restartNumberingAfterBreak="0">
    <w:nsid w:val="5AD0390B"/>
    <w:multiLevelType w:val="hybridMultilevel"/>
    <w:tmpl w:val="B8181B2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22004F"/>
    <w:multiLevelType w:val="hybridMultilevel"/>
    <w:tmpl w:val="18863A1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65CA35B5"/>
    <w:multiLevelType w:val="multilevel"/>
    <w:tmpl w:val="08140025"/>
    <w:lvl w:ilvl="0">
      <w:start w:val="1"/>
      <w:numFmt w:val="decimal"/>
      <w:pStyle w:val="Overskrift1"/>
      <w:lvlText w:val="%1"/>
      <w:lvlJc w:val="left"/>
      <w:pPr>
        <w:ind w:left="432" w:hanging="432"/>
      </w:pPr>
    </w:lvl>
    <w:lvl w:ilvl="1">
      <w:start w:val="1"/>
      <w:numFmt w:val="decimal"/>
      <w:pStyle w:val="Overskrift2"/>
      <w:lvlText w:val="%1.%2"/>
      <w:lvlJc w:val="left"/>
      <w:pPr>
        <w:ind w:left="718" w:hanging="576"/>
      </w:pPr>
    </w:lvl>
    <w:lvl w:ilvl="2">
      <w:start w:val="1"/>
      <w:numFmt w:val="decimal"/>
      <w:pStyle w:val="Overskrift3"/>
      <w:lvlText w:val="%1.%2.%3"/>
      <w:lvlJc w:val="left"/>
      <w:pPr>
        <w:ind w:left="1713"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5" w15:restartNumberingAfterBreak="0">
    <w:nsid w:val="67520CC0"/>
    <w:multiLevelType w:val="hybridMultilevel"/>
    <w:tmpl w:val="4FB65D44"/>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6" w15:restartNumberingAfterBreak="0">
    <w:nsid w:val="6D7C7406"/>
    <w:multiLevelType w:val="hybridMultilevel"/>
    <w:tmpl w:val="415003DC"/>
    <w:lvl w:ilvl="0" w:tplc="08140001">
      <w:numFmt w:val="bullet"/>
      <w:lvlText w:val=""/>
      <w:lvlJc w:val="left"/>
      <w:pPr>
        <w:ind w:left="720" w:hanging="360"/>
      </w:pPr>
      <w:rPr>
        <w:rFonts w:ascii="Symbol" w:eastAsia="Times New Roman" w:hAnsi="Symbol" w:cs="Times New Roman"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7" w15:restartNumberingAfterBreak="0">
    <w:nsid w:val="723E0C84"/>
    <w:multiLevelType w:val="hybridMultilevel"/>
    <w:tmpl w:val="CFFA676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9C70D22"/>
    <w:multiLevelType w:val="hybridMultilevel"/>
    <w:tmpl w:val="FDA2D7A2"/>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BDF7BB0"/>
    <w:multiLevelType w:val="hybridMultilevel"/>
    <w:tmpl w:val="A6768A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75797065">
    <w:abstractNumId w:val="19"/>
  </w:num>
  <w:num w:numId="2" w16cid:durableId="176579843">
    <w:abstractNumId w:val="15"/>
  </w:num>
  <w:num w:numId="3" w16cid:durableId="1981376108">
    <w:abstractNumId w:val="21"/>
  </w:num>
  <w:num w:numId="4" w16cid:durableId="1757246105">
    <w:abstractNumId w:val="23"/>
  </w:num>
  <w:num w:numId="5" w16cid:durableId="488979416">
    <w:abstractNumId w:val="18"/>
  </w:num>
  <w:num w:numId="6" w16cid:durableId="137310306">
    <w:abstractNumId w:val="29"/>
  </w:num>
  <w:num w:numId="7" w16cid:durableId="590359709">
    <w:abstractNumId w:val="2"/>
    <w:lvlOverride w:ilvl="0">
      <w:lvl w:ilvl="0">
        <w:numFmt w:val="decimal"/>
        <w:lvlText w:val=""/>
        <w:lvlJc w:val="left"/>
      </w:lvl>
    </w:lvlOverride>
    <w:lvlOverride w:ilvl="1">
      <w:lvl w:ilvl="1">
        <w:start w:val="1"/>
        <w:numFmt w:val="decimal"/>
        <w:lvlText w:val="%1.%2."/>
        <w:lvlJc w:val="left"/>
        <w:pPr>
          <w:tabs>
            <w:tab w:val="num" w:pos="792"/>
          </w:tabs>
          <w:ind w:left="792" w:hanging="432"/>
        </w:pPr>
      </w:lvl>
    </w:lvlOverride>
  </w:num>
  <w:num w:numId="8" w16cid:durableId="374039638">
    <w:abstractNumId w:val="2"/>
  </w:num>
  <w:num w:numId="9" w16cid:durableId="1361005223">
    <w:abstractNumId w:val="7"/>
  </w:num>
  <w:num w:numId="10" w16cid:durableId="1341084841">
    <w:abstractNumId w:val="1"/>
  </w:num>
  <w:num w:numId="11" w16cid:durableId="374547410">
    <w:abstractNumId w:val="10"/>
  </w:num>
  <w:num w:numId="12" w16cid:durableId="1922057873">
    <w:abstractNumId w:val="13"/>
  </w:num>
  <w:num w:numId="13" w16cid:durableId="5060158">
    <w:abstractNumId w:val="0"/>
  </w:num>
  <w:num w:numId="14" w16cid:durableId="602811044">
    <w:abstractNumId w:val="6"/>
  </w:num>
  <w:num w:numId="15" w16cid:durableId="1540314346">
    <w:abstractNumId w:val="24"/>
  </w:num>
  <w:num w:numId="16" w16cid:durableId="1166870574">
    <w:abstractNumId w:val="14"/>
  </w:num>
  <w:num w:numId="17" w16cid:durableId="1280186509">
    <w:abstractNumId w:val="20"/>
  </w:num>
  <w:num w:numId="18" w16cid:durableId="1713192997">
    <w:abstractNumId w:val="4"/>
  </w:num>
  <w:num w:numId="19" w16cid:durableId="516702726">
    <w:abstractNumId w:val="9"/>
  </w:num>
  <w:num w:numId="20" w16cid:durableId="1300065737">
    <w:abstractNumId w:val="27"/>
  </w:num>
  <w:num w:numId="21" w16cid:durableId="1700011164">
    <w:abstractNumId w:val="28"/>
  </w:num>
  <w:num w:numId="22" w16cid:durableId="882257120">
    <w:abstractNumId w:val="16"/>
  </w:num>
  <w:num w:numId="23" w16cid:durableId="552692324">
    <w:abstractNumId w:val="24"/>
  </w:num>
  <w:num w:numId="24" w16cid:durableId="423260343">
    <w:abstractNumId w:val="24"/>
  </w:num>
  <w:num w:numId="25" w16cid:durableId="1124732018">
    <w:abstractNumId w:val="22"/>
  </w:num>
  <w:num w:numId="26" w16cid:durableId="1383404941">
    <w:abstractNumId w:val="12"/>
  </w:num>
  <w:num w:numId="27" w16cid:durableId="1058821400">
    <w:abstractNumId w:val="17"/>
  </w:num>
  <w:num w:numId="28" w16cid:durableId="875509077">
    <w:abstractNumId w:val="24"/>
  </w:num>
  <w:num w:numId="29" w16cid:durableId="670913831">
    <w:abstractNumId w:val="26"/>
  </w:num>
  <w:num w:numId="30" w16cid:durableId="881283310">
    <w:abstractNumId w:val="24"/>
  </w:num>
  <w:num w:numId="31" w16cid:durableId="1861120881">
    <w:abstractNumId w:val="5"/>
  </w:num>
  <w:num w:numId="32" w16cid:durableId="1034304464">
    <w:abstractNumId w:val="24"/>
  </w:num>
  <w:num w:numId="33" w16cid:durableId="54008735">
    <w:abstractNumId w:val="11"/>
  </w:num>
  <w:num w:numId="34" w16cid:durableId="2033870534">
    <w:abstractNumId w:val="25"/>
  </w:num>
  <w:num w:numId="35" w16cid:durableId="1111389173">
    <w:abstractNumId w:val="24"/>
  </w:num>
  <w:num w:numId="36" w16cid:durableId="828248939">
    <w:abstractNumId w:val="8"/>
  </w:num>
  <w:num w:numId="37" w16cid:durableId="95175256">
    <w:abstractNumId w:val="24"/>
  </w:num>
  <w:num w:numId="38" w16cid:durableId="491259871">
    <w:abstractNumId w:val="3"/>
  </w:num>
  <w:num w:numId="39" w16cid:durableId="14296211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attachedTemplate r:id="rId1"/>
  <w:defaultTabStop w:val="708"/>
  <w:hyphenationZone w:val="425"/>
  <w:drawingGridHorizontalSpacing w:val="100"/>
  <w:displayHorizontalDrawingGridEvery w:val="2"/>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aseid" w:val="201302078"/>
    <w:docVar w:name="caseno" w:val="201302078"/>
    <w:docVar w:name="DB_Database" w:val="bksak"/>
    <w:docVar w:name="docid" w:val="9"/>
    <w:docVar w:name="m_strAvdeling" w:val="Byutvikling, klima og miljø/Vann- og avløpsetaten"/>
    <w:docVar w:name="m_strDelarkiv" w:val="EVA-5431"/>
    <w:docVar w:name="m_strDokkontor" w:val="VAATEKN"/>
    <w:docVar w:name="m_strDoksaksbeh" w:val="ELEK"/>
    <w:docVar w:name="m_strOverskriften" w:val="Konkurransegrunnlag"/>
    <w:docVar w:name="m_strSaksbehandlers_navn" w:val="Elina Eikemo"/>
    <w:docVar w:name="m_strSaksbehandlers_stilling" w:val="senioringeniør"/>
    <w:docVar w:name="m_strStilling" w:val="senioringeniør"/>
    <w:docVar w:name="m_strUnderskrift" w:val="Elina Eikemo"/>
    <w:docVar w:name="m_strVaar_dato" w:val="13.05.2013"/>
    <w:docVar w:name="m_strVaar_referanse" w:val="201302078-9"/>
    <w:docVar w:name="m_strVaar_saksbehandler" w:val="Elina Eikemo, tlf. "/>
    <w:docVar w:name="mal" w:val="www_standardkontrakt_for_tjenestekjop.Dot"/>
    <w:docVar w:name="redir" w:val="/dlbksak/details/docdet.asp?journalnr=2013168122&amp;files=Y"/>
    <w:docVar w:name="surfto" w:val="http://admsak01/dlbksak/showelfile.asp"/>
    <w:docVar w:name="upload" w:val="\\admsak01\doculive\upload"/>
    <w:docVar w:name="urlnoark" w:val="http://admsak01/dlbksak"/>
  </w:docVars>
  <w:rsids>
    <w:rsidRoot w:val="00D343CF"/>
    <w:rsid w:val="00002E8C"/>
    <w:rsid w:val="000073CB"/>
    <w:rsid w:val="00010532"/>
    <w:rsid w:val="00010C69"/>
    <w:rsid w:val="00012453"/>
    <w:rsid w:val="00014537"/>
    <w:rsid w:val="0001540B"/>
    <w:rsid w:val="00021C62"/>
    <w:rsid w:val="00021DB2"/>
    <w:rsid w:val="00022188"/>
    <w:rsid w:val="00025579"/>
    <w:rsid w:val="000258B1"/>
    <w:rsid w:val="000275AA"/>
    <w:rsid w:val="0003066A"/>
    <w:rsid w:val="00031318"/>
    <w:rsid w:val="00032148"/>
    <w:rsid w:val="0003466E"/>
    <w:rsid w:val="0003471F"/>
    <w:rsid w:val="0003473B"/>
    <w:rsid w:val="00037974"/>
    <w:rsid w:val="00046731"/>
    <w:rsid w:val="00046C88"/>
    <w:rsid w:val="000508EE"/>
    <w:rsid w:val="00054DB5"/>
    <w:rsid w:val="000561A4"/>
    <w:rsid w:val="0005711A"/>
    <w:rsid w:val="0006010A"/>
    <w:rsid w:val="00061A24"/>
    <w:rsid w:val="00062D9D"/>
    <w:rsid w:val="00062F0C"/>
    <w:rsid w:val="00063F22"/>
    <w:rsid w:val="0006471C"/>
    <w:rsid w:val="00065050"/>
    <w:rsid w:val="000658F6"/>
    <w:rsid w:val="00065E56"/>
    <w:rsid w:val="00067EA7"/>
    <w:rsid w:val="000725FB"/>
    <w:rsid w:val="00072B48"/>
    <w:rsid w:val="00072F89"/>
    <w:rsid w:val="000759FB"/>
    <w:rsid w:val="00076D24"/>
    <w:rsid w:val="00077E79"/>
    <w:rsid w:val="00077F91"/>
    <w:rsid w:val="0008096A"/>
    <w:rsid w:val="00081FB9"/>
    <w:rsid w:val="000828DC"/>
    <w:rsid w:val="00085020"/>
    <w:rsid w:val="000906C9"/>
    <w:rsid w:val="00094370"/>
    <w:rsid w:val="000955B6"/>
    <w:rsid w:val="000A15BC"/>
    <w:rsid w:val="000A2913"/>
    <w:rsid w:val="000A2B31"/>
    <w:rsid w:val="000A35FC"/>
    <w:rsid w:val="000A3784"/>
    <w:rsid w:val="000A598A"/>
    <w:rsid w:val="000A5FB4"/>
    <w:rsid w:val="000A75C2"/>
    <w:rsid w:val="000B116D"/>
    <w:rsid w:val="000B2BC9"/>
    <w:rsid w:val="000B5306"/>
    <w:rsid w:val="000B541F"/>
    <w:rsid w:val="000B7CD7"/>
    <w:rsid w:val="000C29DE"/>
    <w:rsid w:val="000C360D"/>
    <w:rsid w:val="000C5688"/>
    <w:rsid w:val="000D05F9"/>
    <w:rsid w:val="000D08CA"/>
    <w:rsid w:val="000D0CEA"/>
    <w:rsid w:val="000D243D"/>
    <w:rsid w:val="000D2B4B"/>
    <w:rsid w:val="000D3903"/>
    <w:rsid w:val="000D54BD"/>
    <w:rsid w:val="000D5BBD"/>
    <w:rsid w:val="000D69FD"/>
    <w:rsid w:val="000D6B65"/>
    <w:rsid w:val="000D75CA"/>
    <w:rsid w:val="000D7CEF"/>
    <w:rsid w:val="000E0BCC"/>
    <w:rsid w:val="000E0D63"/>
    <w:rsid w:val="000E1AD8"/>
    <w:rsid w:val="000E67C7"/>
    <w:rsid w:val="000E7B3C"/>
    <w:rsid w:val="000F1871"/>
    <w:rsid w:val="000F1F54"/>
    <w:rsid w:val="000F6647"/>
    <w:rsid w:val="000F7096"/>
    <w:rsid w:val="00103279"/>
    <w:rsid w:val="00103526"/>
    <w:rsid w:val="00103E52"/>
    <w:rsid w:val="00104DE6"/>
    <w:rsid w:val="001061F3"/>
    <w:rsid w:val="00107A7D"/>
    <w:rsid w:val="00113918"/>
    <w:rsid w:val="001139EA"/>
    <w:rsid w:val="00121517"/>
    <w:rsid w:val="00125B67"/>
    <w:rsid w:val="00126C57"/>
    <w:rsid w:val="001279C1"/>
    <w:rsid w:val="00127F46"/>
    <w:rsid w:val="001331EA"/>
    <w:rsid w:val="0013483F"/>
    <w:rsid w:val="00141731"/>
    <w:rsid w:val="00141A0A"/>
    <w:rsid w:val="001430FA"/>
    <w:rsid w:val="0014447F"/>
    <w:rsid w:val="0014536D"/>
    <w:rsid w:val="00146FF3"/>
    <w:rsid w:val="00147051"/>
    <w:rsid w:val="001478EE"/>
    <w:rsid w:val="0015208D"/>
    <w:rsid w:val="00152350"/>
    <w:rsid w:val="00157C9A"/>
    <w:rsid w:val="00157F18"/>
    <w:rsid w:val="001612E8"/>
    <w:rsid w:val="00161B3F"/>
    <w:rsid w:val="00161BCA"/>
    <w:rsid w:val="00161FE7"/>
    <w:rsid w:val="00165047"/>
    <w:rsid w:val="00165578"/>
    <w:rsid w:val="00167C37"/>
    <w:rsid w:val="00173889"/>
    <w:rsid w:val="00174387"/>
    <w:rsid w:val="001750F0"/>
    <w:rsid w:val="00176A95"/>
    <w:rsid w:val="00180F24"/>
    <w:rsid w:val="00181F6C"/>
    <w:rsid w:val="001838D8"/>
    <w:rsid w:val="00183A09"/>
    <w:rsid w:val="001846A9"/>
    <w:rsid w:val="00184706"/>
    <w:rsid w:val="00187672"/>
    <w:rsid w:val="0019011E"/>
    <w:rsid w:val="00191EFF"/>
    <w:rsid w:val="00192A6B"/>
    <w:rsid w:val="00197901"/>
    <w:rsid w:val="00197B5A"/>
    <w:rsid w:val="001A0116"/>
    <w:rsid w:val="001A02CB"/>
    <w:rsid w:val="001A2A79"/>
    <w:rsid w:val="001A2CA6"/>
    <w:rsid w:val="001A7A12"/>
    <w:rsid w:val="001B128E"/>
    <w:rsid w:val="001B3BE9"/>
    <w:rsid w:val="001B5484"/>
    <w:rsid w:val="001C111D"/>
    <w:rsid w:val="001C2D14"/>
    <w:rsid w:val="001C76D1"/>
    <w:rsid w:val="001D10AC"/>
    <w:rsid w:val="001D16E9"/>
    <w:rsid w:val="001D7992"/>
    <w:rsid w:val="001E1E47"/>
    <w:rsid w:val="001E259A"/>
    <w:rsid w:val="001E2A14"/>
    <w:rsid w:val="001E3E97"/>
    <w:rsid w:val="001E42FD"/>
    <w:rsid w:val="001E52D1"/>
    <w:rsid w:val="001E774F"/>
    <w:rsid w:val="001F1D8F"/>
    <w:rsid w:val="001F2A52"/>
    <w:rsid w:val="001F619C"/>
    <w:rsid w:val="001F75FE"/>
    <w:rsid w:val="0020289C"/>
    <w:rsid w:val="0020408B"/>
    <w:rsid w:val="0021139B"/>
    <w:rsid w:val="00212B97"/>
    <w:rsid w:val="002135B6"/>
    <w:rsid w:val="00213F2F"/>
    <w:rsid w:val="0021472B"/>
    <w:rsid w:val="00215124"/>
    <w:rsid w:val="00217316"/>
    <w:rsid w:val="00220AFF"/>
    <w:rsid w:val="002210ED"/>
    <w:rsid w:val="00221448"/>
    <w:rsid w:val="0022353A"/>
    <w:rsid w:val="00223E9A"/>
    <w:rsid w:val="00225D05"/>
    <w:rsid w:val="00226017"/>
    <w:rsid w:val="00230A91"/>
    <w:rsid w:val="0023169E"/>
    <w:rsid w:val="00233D39"/>
    <w:rsid w:val="00234315"/>
    <w:rsid w:val="00236397"/>
    <w:rsid w:val="0023739F"/>
    <w:rsid w:val="00243D31"/>
    <w:rsid w:val="00244385"/>
    <w:rsid w:val="0024474B"/>
    <w:rsid w:val="002452F8"/>
    <w:rsid w:val="002474B6"/>
    <w:rsid w:val="002501BF"/>
    <w:rsid w:val="00251934"/>
    <w:rsid w:val="002523E1"/>
    <w:rsid w:val="00253B68"/>
    <w:rsid w:val="00255238"/>
    <w:rsid w:val="00255E30"/>
    <w:rsid w:val="00256D8F"/>
    <w:rsid w:val="00261BCC"/>
    <w:rsid w:val="00262766"/>
    <w:rsid w:val="00262E3F"/>
    <w:rsid w:val="002632C0"/>
    <w:rsid w:val="00271789"/>
    <w:rsid w:val="002740D5"/>
    <w:rsid w:val="00274A49"/>
    <w:rsid w:val="00275058"/>
    <w:rsid w:val="00275C38"/>
    <w:rsid w:val="0027613A"/>
    <w:rsid w:val="00276F3E"/>
    <w:rsid w:val="00281D2A"/>
    <w:rsid w:val="002912A9"/>
    <w:rsid w:val="002918C1"/>
    <w:rsid w:val="00291EA8"/>
    <w:rsid w:val="00296EE5"/>
    <w:rsid w:val="002A09A5"/>
    <w:rsid w:val="002A2807"/>
    <w:rsid w:val="002B1BF0"/>
    <w:rsid w:val="002B3CB9"/>
    <w:rsid w:val="002B5B60"/>
    <w:rsid w:val="002C2F4F"/>
    <w:rsid w:val="002C781E"/>
    <w:rsid w:val="002D2B8B"/>
    <w:rsid w:val="002D429B"/>
    <w:rsid w:val="002D4C6C"/>
    <w:rsid w:val="002D5948"/>
    <w:rsid w:val="002E0556"/>
    <w:rsid w:val="002E0F10"/>
    <w:rsid w:val="002E120D"/>
    <w:rsid w:val="002E2F04"/>
    <w:rsid w:val="002E4695"/>
    <w:rsid w:val="002E4F0B"/>
    <w:rsid w:val="002F21DC"/>
    <w:rsid w:val="002F2314"/>
    <w:rsid w:val="002F5627"/>
    <w:rsid w:val="002F5980"/>
    <w:rsid w:val="002F59FE"/>
    <w:rsid w:val="002F71DE"/>
    <w:rsid w:val="002F73D8"/>
    <w:rsid w:val="003017E2"/>
    <w:rsid w:val="003051A7"/>
    <w:rsid w:val="00306055"/>
    <w:rsid w:val="0030635B"/>
    <w:rsid w:val="003064A5"/>
    <w:rsid w:val="003119BD"/>
    <w:rsid w:val="00311CDE"/>
    <w:rsid w:val="00313DA6"/>
    <w:rsid w:val="003147E8"/>
    <w:rsid w:val="003148DB"/>
    <w:rsid w:val="003162EE"/>
    <w:rsid w:val="00320B99"/>
    <w:rsid w:val="00321402"/>
    <w:rsid w:val="003223BE"/>
    <w:rsid w:val="00322ECC"/>
    <w:rsid w:val="00323F78"/>
    <w:rsid w:val="00325128"/>
    <w:rsid w:val="003253CE"/>
    <w:rsid w:val="0033080C"/>
    <w:rsid w:val="00332787"/>
    <w:rsid w:val="003379A8"/>
    <w:rsid w:val="00337D3F"/>
    <w:rsid w:val="00340BD0"/>
    <w:rsid w:val="00342C10"/>
    <w:rsid w:val="00343353"/>
    <w:rsid w:val="00345A8F"/>
    <w:rsid w:val="00345D8A"/>
    <w:rsid w:val="00351612"/>
    <w:rsid w:val="00353127"/>
    <w:rsid w:val="003531D2"/>
    <w:rsid w:val="003600CF"/>
    <w:rsid w:val="0036060D"/>
    <w:rsid w:val="00361603"/>
    <w:rsid w:val="0036177F"/>
    <w:rsid w:val="00361DD1"/>
    <w:rsid w:val="00362834"/>
    <w:rsid w:val="003637E0"/>
    <w:rsid w:val="00375067"/>
    <w:rsid w:val="003760C7"/>
    <w:rsid w:val="00377E14"/>
    <w:rsid w:val="00380119"/>
    <w:rsid w:val="00380178"/>
    <w:rsid w:val="003802AB"/>
    <w:rsid w:val="00382C50"/>
    <w:rsid w:val="0038592F"/>
    <w:rsid w:val="00385FFA"/>
    <w:rsid w:val="0038776A"/>
    <w:rsid w:val="00391225"/>
    <w:rsid w:val="00391BF5"/>
    <w:rsid w:val="00392B0B"/>
    <w:rsid w:val="00393B72"/>
    <w:rsid w:val="003A0046"/>
    <w:rsid w:val="003A134C"/>
    <w:rsid w:val="003A2A14"/>
    <w:rsid w:val="003A2F9E"/>
    <w:rsid w:val="003A4764"/>
    <w:rsid w:val="003A59D9"/>
    <w:rsid w:val="003A5A8F"/>
    <w:rsid w:val="003A6563"/>
    <w:rsid w:val="003A74C6"/>
    <w:rsid w:val="003B0E49"/>
    <w:rsid w:val="003B18D3"/>
    <w:rsid w:val="003B5C54"/>
    <w:rsid w:val="003B76F4"/>
    <w:rsid w:val="003B77B3"/>
    <w:rsid w:val="003C0FA2"/>
    <w:rsid w:val="003C2E77"/>
    <w:rsid w:val="003C41BF"/>
    <w:rsid w:val="003C5E95"/>
    <w:rsid w:val="003C7717"/>
    <w:rsid w:val="003D2281"/>
    <w:rsid w:val="003D4240"/>
    <w:rsid w:val="003D6539"/>
    <w:rsid w:val="003E49D2"/>
    <w:rsid w:val="003E4BE3"/>
    <w:rsid w:val="003E7B52"/>
    <w:rsid w:val="003F05D5"/>
    <w:rsid w:val="003F1BCD"/>
    <w:rsid w:val="003F1C74"/>
    <w:rsid w:val="003F4C71"/>
    <w:rsid w:val="003F6096"/>
    <w:rsid w:val="00401E23"/>
    <w:rsid w:val="0040304F"/>
    <w:rsid w:val="00404FB8"/>
    <w:rsid w:val="004059DD"/>
    <w:rsid w:val="00405D02"/>
    <w:rsid w:val="00412B2E"/>
    <w:rsid w:val="004166A6"/>
    <w:rsid w:val="00420421"/>
    <w:rsid w:val="00422055"/>
    <w:rsid w:val="00422F5E"/>
    <w:rsid w:val="00424EFB"/>
    <w:rsid w:val="004250C9"/>
    <w:rsid w:val="00426977"/>
    <w:rsid w:val="00426B87"/>
    <w:rsid w:val="00426EC1"/>
    <w:rsid w:val="0043007B"/>
    <w:rsid w:val="00433FEE"/>
    <w:rsid w:val="00435F03"/>
    <w:rsid w:val="00436250"/>
    <w:rsid w:val="00440BBC"/>
    <w:rsid w:val="00441CBC"/>
    <w:rsid w:val="00443540"/>
    <w:rsid w:val="00445ABA"/>
    <w:rsid w:val="00446FA2"/>
    <w:rsid w:val="00447FCE"/>
    <w:rsid w:val="00450A63"/>
    <w:rsid w:val="00451202"/>
    <w:rsid w:val="004541ED"/>
    <w:rsid w:val="00454B7C"/>
    <w:rsid w:val="00454F46"/>
    <w:rsid w:val="00455B13"/>
    <w:rsid w:val="00462955"/>
    <w:rsid w:val="00463E71"/>
    <w:rsid w:val="00464038"/>
    <w:rsid w:val="004652B7"/>
    <w:rsid w:val="00471961"/>
    <w:rsid w:val="00472723"/>
    <w:rsid w:val="004749A1"/>
    <w:rsid w:val="00474E24"/>
    <w:rsid w:val="00474F1C"/>
    <w:rsid w:val="00475E50"/>
    <w:rsid w:val="00477352"/>
    <w:rsid w:val="00482748"/>
    <w:rsid w:val="0048345C"/>
    <w:rsid w:val="00492F71"/>
    <w:rsid w:val="00495B3C"/>
    <w:rsid w:val="0049610D"/>
    <w:rsid w:val="00497312"/>
    <w:rsid w:val="004A2A32"/>
    <w:rsid w:val="004A497D"/>
    <w:rsid w:val="004A4E78"/>
    <w:rsid w:val="004A5DCB"/>
    <w:rsid w:val="004A64A9"/>
    <w:rsid w:val="004B0534"/>
    <w:rsid w:val="004B1D00"/>
    <w:rsid w:val="004B3C4B"/>
    <w:rsid w:val="004B3CD5"/>
    <w:rsid w:val="004C0AB9"/>
    <w:rsid w:val="004C4A5D"/>
    <w:rsid w:val="004C5E6A"/>
    <w:rsid w:val="004D20DB"/>
    <w:rsid w:val="004D371A"/>
    <w:rsid w:val="004D3BCF"/>
    <w:rsid w:val="004D4EF6"/>
    <w:rsid w:val="004D6B1F"/>
    <w:rsid w:val="004D6EE2"/>
    <w:rsid w:val="004E25AF"/>
    <w:rsid w:val="004E4067"/>
    <w:rsid w:val="004E47D7"/>
    <w:rsid w:val="004E4EA5"/>
    <w:rsid w:val="004E6ACF"/>
    <w:rsid w:val="004E7FCE"/>
    <w:rsid w:val="004F145D"/>
    <w:rsid w:val="004F51AE"/>
    <w:rsid w:val="004F53DB"/>
    <w:rsid w:val="004F6710"/>
    <w:rsid w:val="00503456"/>
    <w:rsid w:val="005055A9"/>
    <w:rsid w:val="005058CF"/>
    <w:rsid w:val="00505D0C"/>
    <w:rsid w:val="005068B0"/>
    <w:rsid w:val="00513FD2"/>
    <w:rsid w:val="00514AF8"/>
    <w:rsid w:val="00515C6A"/>
    <w:rsid w:val="00516897"/>
    <w:rsid w:val="005173FC"/>
    <w:rsid w:val="005176F3"/>
    <w:rsid w:val="005236F0"/>
    <w:rsid w:val="00524143"/>
    <w:rsid w:val="005275BC"/>
    <w:rsid w:val="00530D98"/>
    <w:rsid w:val="00535375"/>
    <w:rsid w:val="00536AF9"/>
    <w:rsid w:val="00537B93"/>
    <w:rsid w:val="00543DE2"/>
    <w:rsid w:val="005454FE"/>
    <w:rsid w:val="00550300"/>
    <w:rsid w:val="005521F2"/>
    <w:rsid w:val="005531A4"/>
    <w:rsid w:val="005545CA"/>
    <w:rsid w:val="00555DB5"/>
    <w:rsid w:val="00560460"/>
    <w:rsid w:val="00562427"/>
    <w:rsid w:val="005633FC"/>
    <w:rsid w:val="0056368B"/>
    <w:rsid w:val="0056388A"/>
    <w:rsid w:val="00566F51"/>
    <w:rsid w:val="00567AA8"/>
    <w:rsid w:val="00571279"/>
    <w:rsid w:val="0057601C"/>
    <w:rsid w:val="00582218"/>
    <w:rsid w:val="005852A4"/>
    <w:rsid w:val="00587179"/>
    <w:rsid w:val="0059005F"/>
    <w:rsid w:val="00591694"/>
    <w:rsid w:val="00593AA7"/>
    <w:rsid w:val="00594595"/>
    <w:rsid w:val="00594B87"/>
    <w:rsid w:val="00595FDA"/>
    <w:rsid w:val="0059613F"/>
    <w:rsid w:val="00596844"/>
    <w:rsid w:val="00597967"/>
    <w:rsid w:val="005979A8"/>
    <w:rsid w:val="005A3818"/>
    <w:rsid w:val="005A6781"/>
    <w:rsid w:val="005A7603"/>
    <w:rsid w:val="005B00FD"/>
    <w:rsid w:val="005B3FE5"/>
    <w:rsid w:val="005B429D"/>
    <w:rsid w:val="005B42B9"/>
    <w:rsid w:val="005B4889"/>
    <w:rsid w:val="005B61BF"/>
    <w:rsid w:val="005C29F5"/>
    <w:rsid w:val="005C610E"/>
    <w:rsid w:val="005C640F"/>
    <w:rsid w:val="005C7068"/>
    <w:rsid w:val="005D37CA"/>
    <w:rsid w:val="005D7C0B"/>
    <w:rsid w:val="005E1216"/>
    <w:rsid w:val="005E28AC"/>
    <w:rsid w:val="005F4ADE"/>
    <w:rsid w:val="005F6170"/>
    <w:rsid w:val="005F6885"/>
    <w:rsid w:val="005F6B18"/>
    <w:rsid w:val="005F6F34"/>
    <w:rsid w:val="00602CAB"/>
    <w:rsid w:val="0060525C"/>
    <w:rsid w:val="00605F4E"/>
    <w:rsid w:val="00612E81"/>
    <w:rsid w:val="00614A69"/>
    <w:rsid w:val="006169CC"/>
    <w:rsid w:val="006176C8"/>
    <w:rsid w:val="00620663"/>
    <w:rsid w:val="006211DD"/>
    <w:rsid w:val="00621C3B"/>
    <w:rsid w:val="00623388"/>
    <w:rsid w:val="0062348A"/>
    <w:rsid w:val="006256EA"/>
    <w:rsid w:val="0063056F"/>
    <w:rsid w:val="00630DDD"/>
    <w:rsid w:val="006334C5"/>
    <w:rsid w:val="0063433C"/>
    <w:rsid w:val="006349F1"/>
    <w:rsid w:val="00634F38"/>
    <w:rsid w:val="00635E4F"/>
    <w:rsid w:val="00636077"/>
    <w:rsid w:val="006367A5"/>
    <w:rsid w:val="0064147E"/>
    <w:rsid w:val="00642446"/>
    <w:rsid w:val="00642EB5"/>
    <w:rsid w:val="00643382"/>
    <w:rsid w:val="00643C68"/>
    <w:rsid w:val="006449A5"/>
    <w:rsid w:val="006459BE"/>
    <w:rsid w:val="006460C9"/>
    <w:rsid w:val="00653FF4"/>
    <w:rsid w:val="006542E4"/>
    <w:rsid w:val="0066181E"/>
    <w:rsid w:val="00662582"/>
    <w:rsid w:val="006706EB"/>
    <w:rsid w:val="00670DC1"/>
    <w:rsid w:val="006711E2"/>
    <w:rsid w:val="006734DD"/>
    <w:rsid w:val="00673549"/>
    <w:rsid w:val="0067527E"/>
    <w:rsid w:val="00677613"/>
    <w:rsid w:val="0068056A"/>
    <w:rsid w:val="00680F51"/>
    <w:rsid w:val="00683D0E"/>
    <w:rsid w:val="00685880"/>
    <w:rsid w:val="00685A50"/>
    <w:rsid w:val="00687C40"/>
    <w:rsid w:val="00692ADB"/>
    <w:rsid w:val="0069625A"/>
    <w:rsid w:val="00696B7F"/>
    <w:rsid w:val="00697E02"/>
    <w:rsid w:val="006A13DA"/>
    <w:rsid w:val="006A1CF9"/>
    <w:rsid w:val="006A26EE"/>
    <w:rsid w:val="006A2DC1"/>
    <w:rsid w:val="006A4E95"/>
    <w:rsid w:val="006B163A"/>
    <w:rsid w:val="006B1F8E"/>
    <w:rsid w:val="006B2966"/>
    <w:rsid w:val="006B41A7"/>
    <w:rsid w:val="006B6703"/>
    <w:rsid w:val="006B74DE"/>
    <w:rsid w:val="006C23D5"/>
    <w:rsid w:val="006C257C"/>
    <w:rsid w:val="006C597C"/>
    <w:rsid w:val="006C6C94"/>
    <w:rsid w:val="006C782D"/>
    <w:rsid w:val="006C7D1C"/>
    <w:rsid w:val="006D08E8"/>
    <w:rsid w:val="006D0B9D"/>
    <w:rsid w:val="006D12CE"/>
    <w:rsid w:val="006D1BA2"/>
    <w:rsid w:val="006D3CA8"/>
    <w:rsid w:val="006D485C"/>
    <w:rsid w:val="006D4C5E"/>
    <w:rsid w:val="006E2CAE"/>
    <w:rsid w:val="006E3A1D"/>
    <w:rsid w:val="006E3C9A"/>
    <w:rsid w:val="006E4963"/>
    <w:rsid w:val="006E4BF0"/>
    <w:rsid w:val="006E4CF5"/>
    <w:rsid w:val="006E5539"/>
    <w:rsid w:val="006E5741"/>
    <w:rsid w:val="006E5A51"/>
    <w:rsid w:val="006E66D4"/>
    <w:rsid w:val="006E6E65"/>
    <w:rsid w:val="006E7AF6"/>
    <w:rsid w:val="006F064C"/>
    <w:rsid w:val="006F0A13"/>
    <w:rsid w:val="006F5273"/>
    <w:rsid w:val="006F642C"/>
    <w:rsid w:val="007060FB"/>
    <w:rsid w:val="00706325"/>
    <w:rsid w:val="007102ED"/>
    <w:rsid w:val="00710722"/>
    <w:rsid w:val="0071093B"/>
    <w:rsid w:val="00711C24"/>
    <w:rsid w:val="0071270B"/>
    <w:rsid w:val="007151F0"/>
    <w:rsid w:val="0071651D"/>
    <w:rsid w:val="00716633"/>
    <w:rsid w:val="007178D4"/>
    <w:rsid w:val="00720898"/>
    <w:rsid w:val="007218A4"/>
    <w:rsid w:val="007219A2"/>
    <w:rsid w:val="00722B0F"/>
    <w:rsid w:val="007321DC"/>
    <w:rsid w:val="00732897"/>
    <w:rsid w:val="007352D1"/>
    <w:rsid w:val="00735405"/>
    <w:rsid w:val="00735601"/>
    <w:rsid w:val="0074052E"/>
    <w:rsid w:val="00741E0B"/>
    <w:rsid w:val="007422F1"/>
    <w:rsid w:val="00742FC6"/>
    <w:rsid w:val="00744AC2"/>
    <w:rsid w:val="00745B65"/>
    <w:rsid w:val="007474BC"/>
    <w:rsid w:val="0075025D"/>
    <w:rsid w:val="00752638"/>
    <w:rsid w:val="00753EC9"/>
    <w:rsid w:val="00755BCA"/>
    <w:rsid w:val="00757B63"/>
    <w:rsid w:val="007611BB"/>
    <w:rsid w:val="007638F1"/>
    <w:rsid w:val="00770CB8"/>
    <w:rsid w:val="00772B25"/>
    <w:rsid w:val="00775C9B"/>
    <w:rsid w:val="00777CBB"/>
    <w:rsid w:val="00780F38"/>
    <w:rsid w:val="00784DEB"/>
    <w:rsid w:val="0078617C"/>
    <w:rsid w:val="00786B9E"/>
    <w:rsid w:val="00790F6C"/>
    <w:rsid w:val="00792120"/>
    <w:rsid w:val="007A17E4"/>
    <w:rsid w:val="007A19C3"/>
    <w:rsid w:val="007A2158"/>
    <w:rsid w:val="007B3263"/>
    <w:rsid w:val="007B35D2"/>
    <w:rsid w:val="007B377E"/>
    <w:rsid w:val="007B70BB"/>
    <w:rsid w:val="007C2BA4"/>
    <w:rsid w:val="007C3BFD"/>
    <w:rsid w:val="007C3F81"/>
    <w:rsid w:val="007C46B2"/>
    <w:rsid w:val="007C5115"/>
    <w:rsid w:val="007C677F"/>
    <w:rsid w:val="007D1D71"/>
    <w:rsid w:val="007D2018"/>
    <w:rsid w:val="007D4996"/>
    <w:rsid w:val="007D6B20"/>
    <w:rsid w:val="007E0D44"/>
    <w:rsid w:val="007E27CF"/>
    <w:rsid w:val="007E5068"/>
    <w:rsid w:val="007E548F"/>
    <w:rsid w:val="007E5A0E"/>
    <w:rsid w:val="007E5D30"/>
    <w:rsid w:val="007E5DD2"/>
    <w:rsid w:val="007E7325"/>
    <w:rsid w:val="007F1065"/>
    <w:rsid w:val="007F2E33"/>
    <w:rsid w:val="007F2E5A"/>
    <w:rsid w:val="007F5490"/>
    <w:rsid w:val="007F7175"/>
    <w:rsid w:val="0080108A"/>
    <w:rsid w:val="008027A4"/>
    <w:rsid w:val="008033B1"/>
    <w:rsid w:val="00804187"/>
    <w:rsid w:val="00805781"/>
    <w:rsid w:val="00810E87"/>
    <w:rsid w:val="0081127F"/>
    <w:rsid w:val="0081250A"/>
    <w:rsid w:val="00813A06"/>
    <w:rsid w:val="0081483D"/>
    <w:rsid w:val="00815309"/>
    <w:rsid w:val="00817122"/>
    <w:rsid w:val="00817AB8"/>
    <w:rsid w:val="00822A58"/>
    <w:rsid w:val="00822C9E"/>
    <w:rsid w:val="00823710"/>
    <w:rsid w:val="00825CCA"/>
    <w:rsid w:val="0083650B"/>
    <w:rsid w:val="00837136"/>
    <w:rsid w:val="00837C25"/>
    <w:rsid w:val="00841964"/>
    <w:rsid w:val="008425CF"/>
    <w:rsid w:val="00846049"/>
    <w:rsid w:val="008468D9"/>
    <w:rsid w:val="00846E64"/>
    <w:rsid w:val="008478CA"/>
    <w:rsid w:val="00847E77"/>
    <w:rsid w:val="008502EF"/>
    <w:rsid w:val="008520E8"/>
    <w:rsid w:val="00854761"/>
    <w:rsid w:val="00855D07"/>
    <w:rsid w:val="00857E0B"/>
    <w:rsid w:val="00862453"/>
    <w:rsid w:val="008627D1"/>
    <w:rsid w:val="00863BDD"/>
    <w:rsid w:val="00863C32"/>
    <w:rsid w:val="00864ED3"/>
    <w:rsid w:val="00865EFE"/>
    <w:rsid w:val="008667E6"/>
    <w:rsid w:val="00871307"/>
    <w:rsid w:val="00873CCD"/>
    <w:rsid w:val="008759E8"/>
    <w:rsid w:val="008766E6"/>
    <w:rsid w:val="00876EFC"/>
    <w:rsid w:val="00881658"/>
    <w:rsid w:val="0088674F"/>
    <w:rsid w:val="00890CC8"/>
    <w:rsid w:val="00894A78"/>
    <w:rsid w:val="00894C2D"/>
    <w:rsid w:val="00894E4E"/>
    <w:rsid w:val="008A0646"/>
    <w:rsid w:val="008A6C0B"/>
    <w:rsid w:val="008A7078"/>
    <w:rsid w:val="008A7DE0"/>
    <w:rsid w:val="008B6B3C"/>
    <w:rsid w:val="008C4F7C"/>
    <w:rsid w:val="008C6560"/>
    <w:rsid w:val="008C77C0"/>
    <w:rsid w:val="008D0B2C"/>
    <w:rsid w:val="008D175A"/>
    <w:rsid w:val="008D29D2"/>
    <w:rsid w:val="008D4211"/>
    <w:rsid w:val="008D67B3"/>
    <w:rsid w:val="008D6EA0"/>
    <w:rsid w:val="008E1F33"/>
    <w:rsid w:val="008E2322"/>
    <w:rsid w:val="008F0440"/>
    <w:rsid w:val="008F060B"/>
    <w:rsid w:val="008F061D"/>
    <w:rsid w:val="008F146A"/>
    <w:rsid w:val="008F357C"/>
    <w:rsid w:val="00902485"/>
    <w:rsid w:val="00903F6B"/>
    <w:rsid w:val="00907361"/>
    <w:rsid w:val="00907FEE"/>
    <w:rsid w:val="0091262F"/>
    <w:rsid w:val="00913321"/>
    <w:rsid w:val="00914A8C"/>
    <w:rsid w:val="00914F95"/>
    <w:rsid w:val="00915831"/>
    <w:rsid w:val="009159BC"/>
    <w:rsid w:val="0091643A"/>
    <w:rsid w:val="00916E15"/>
    <w:rsid w:val="00920E97"/>
    <w:rsid w:val="00921FCB"/>
    <w:rsid w:val="0092205D"/>
    <w:rsid w:val="00924ED2"/>
    <w:rsid w:val="00925786"/>
    <w:rsid w:val="00926494"/>
    <w:rsid w:val="00931E67"/>
    <w:rsid w:val="009327D9"/>
    <w:rsid w:val="00932DCE"/>
    <w:rsid w:val="00932FD2"/>
    <w:rsid w:val="00936E54"/>
    <w:rsid w:val="009378CA"/>
    <w:rsid w:val="009418AA"/>
    <w:rsid w:val="00941A14"/>
    <w:rsid w:val="00942B43"/>
    <w:rsid w:val="00942EF2"/>
    <w:rsid w:val="0094362E"/>
    <w:rsid w:val="00945003"/>
    <w:rsid w:val="009456F0"/>
    <w:rsid w:val="009459A3"/>
    <w:rsid w:val="009467A1"/>
    <w:rsid w:val="00947AE2"/>
    <w:rsid w:val="0095142D"/>
    <w:rsid w:val="00954010"/>
    <w:rsid w:val="00954282"/>
    <w:rsid w:val="009545D3"/>
    <w:rsid w:val="00954E03"/>
    <w:rsid w:val="00961310"/>
    <w:rsid w:val="00961340"/>
    <w:rsid w:val="00964CFD"/>
    <w:rsid w:val="00966693"/>
    <w:rsid w:val="00967BCB"/>
    <w:rsid w:val="00975D68"/>
    <w:rsid w:val="00977EBD"/>
    <w:rsid w:val="009807D9"/>
    <w:rsid w:val="00980EBA"/>
    <w:rsid w:val="00983B84"/>
    <w:rsid w:val="00985C52"/>
    <w:rsid w:val="00986709"/>
    <w:rsid w:val="00986F8E"/>
    <w:rsid w:val="0098784C"/>
    <w:rsid w:val="009907A0"/>
    <w:rsid w:val="00990963"/>
    <w:rsid w:val="00992A7F"/>
    <w:rsid w:val="00994A2F"/>
    <w:rsid w:val="00995329"/>
    <w:rsid w:val="00996D15"/>
    <w:rsid w:val="00997698"/>
    <w:rsid w:val="00997EA0"/>
    <w:rsid w:val="009A023E"/>
    <w:rsid w:val="009A0465"/>
    <w:rsid w:val="009A3E02"/>
    <w:rsid w:val="009A7EC3"/>
    <w:rsid w:val="009B3D79"/>
    <w:rsid w:val="009B4278"/>
    <w:rsid w:val="009B4921"/>
    <w:rsid w:val="009B6334"/>
    <w:rsid w:val="009C29F2"/>
    <w:rsid w:val="009C2FD2"/>
    <w:rsid w:val="009C49CE"/>
    <w:rsid w:val="009C5CBC"/>
    <w:rsid w:val="009D04CA"/>
    <w:rsid w:val="009D1E65"/>
    <w:rsid w:val="009D3123"/>
    <w:rsid w:val="009D46E5"/>
    <w:rsid w:val="009D5A25"/>
    <w:rsid w:val="009D6C2B"/>
    <w:rsid w:val="009E410F"/>
    <w:rsid w:val="009E54E1"/>
    <w:rsid w:val="009F1813"/>
    <w:rsid w:val="009F332E"/>
    <w:rsid w:val="009F4C90"/>
    <w:rsid w:val="009F4EC7"/>
    <w:rsid w:val="009F4FEC"/>
    <w:rsid w:val="009F65F7"/>
    <w:rsid w:val="009F69A0"/>
    <w:rsid w:val="009F6D85"/>
    <w:rsid w:val="00A04ACE"/>
    <w:rsid w:val="00A058BB"/>
    <w:rsid w:val="00A10E01"/>
    <w:rsid w:val="00A1271A"/>
    <w:rsid w:val="00A12837"/>
    <w:rsid w:val="00A16779"/>
    <w:rsid w:val="00A16912"/>
    <w:rsid w:val="00A17BBC"/>
    <w:rsid w:val="00A22A83"/>
    <w:rsid w:val="00A2332D"/>
    <w:rsid w:val="00A252A4"/>
    <w:rsid w:val="00A27148"/>
    <w:rsid w:val="00A27342"/>
    <w:rsid w:val="00A27B99"/>
    <w:rsid w:val="00A27BF0"/>
    <w:rsid w:val="00A304BA"/>
    <w:rsid w:val="00A33B64"/>
    <w:rsid w:val="00A41EF5"/>
    <w:rsid w:val="00A43EDD"/>
    <w:rsid w:val="00A44446"/>
    <w:rsid w:val="00A44750"/>
    <w:rsid w:val="00A5116A"/>
    <w:rsid w:val="00A51CD5"/>
    <w:rsid w:val="00A52F72"/>
    <w:rsid w:val="00A55C96"/>
    <w:rsid w:val="00A5633B"/>
    <w:rsid w:val="00A57DD6"/>
    <w:rsid w:val="00A617A1"/>
    <w:rsid w:val="00A623B8"/>
    <w:rsid w:val="00A639E1"/>
    <w:rsid w:val="00A6415A"/>
    <w:rsid w:val="00A644AD"/>
    <w:rsid w:val="00A70E70"/>
    <w:rsid w:val="00A72B39"/>
    <w:rsid w:val="00A73F39"/>
    <w:rsid w:val="00A747C1"/>
    <w:rsid w:val="00A74B4D"/>
    <w:rsid w:val="00A74BD4"/>
    <w:rsid w:val="00A757D6"/>
    <w:rsid w:val="00A75AB0"/>
    <w:rsid w:val="00A76F5A"/>
    <w:rsid w:val="00A806D6"/>
    <w:rsid w:val="00A8093A"/>
    <w:rsid w:val="00A827BC"/>
    <w:rsid w:val="00A8289C"/>
    <w:rsid w:val="00A84B0B"/>
    <w:rsid w:val="00A85B7B"/>
    <w:rsid w:val="00A87A11"/>
    <w:rsid w:val="00A87E5C"/>
    <w:rsid w:val="00A87F14"/>
    <w:rsid w:val="00A905B5"/>
    <w:rsid w:val="00A91F85"/>
    <w:rsid w:val="00A934C6"/>
    <w:rsid w:val="00A937F2"/>
    <w:rsid w:val="00A93B27"/>
    <w:rsid w:val="00A9478B"/>
    <w:rsid w:val="00A9485F"/>
    <w:rsid w:val="00A96B3E"/>
    <w:rsid w:val="00A9772E"/>
    <w:rsid w:val="00AA1164"/>
    <w:rsid w:val="00AA1212"/>
    <w:rsid w:val="00AA69FE"/>
    <w:rsid w:val="00AB027E"/>
    <w:rsid w:val="00AB1167"/>
    <w:rsid w:val="00AB2261"/>
    <w:rsid w:val="00AB5021"/>
    <w:rsid w:val="00AC0940"/>
    <w:rsid w:val="00AC09C1"/>
    <w:rsid w:val="00AC0C12"/>
    <w:rsid w:val="00AC101C"/>
    <w:rsid w:val="00AC1051"/>
    <w:rsid w:val="00AC1550"/>
    <w:rsid w:val="00AC2F0B"/>
    <w:rsid w:val="00AC44F5"/>
    <w:rsid w:val="00AC4906"/>
    <w:rsid w:val="00AC6B5E"/>
    <w:rsid w:val="00AD2371"/>
    <w:rsid w:val="00AD32BF"/>
    <w:rsid w:val="00AD3A9F"/>
    <w:rsid w:val="00AD425E"/>
    <w:rsid w:val="00AD439A"/>
    <w:rsid w:val="00AD4B33"/>
    <w:rsid w:val="00AD537D"/>
    <w:rsid w:val="00AD6793"/>
    <w:rsid w:val="00AE607B"/>
    <w:rsid w:val="00AF0E2C"/>
    <w:rsid w:val="00AF169F"/>
    <w:rsid w:val="00AF1A0B"/>
    <w:rsid w:val="00AF1AC6"/>
    <w:rsid w:val="00AF1BC6"/>
    <w:rsid w:val="00AF21EF"/>
    <w:rsid w:val="00AF409F"/>
    <w:rsid w:val="00AF7AA1"/>
    <w:rsid w:val="00B00008"/>
    <w:rsid w:val="00B04001"/>
    <w:rsid w:val="00B06431"/>
    <w:rsid w:val="00B10C83"/>
    <w:rsid w:val="00B114D3"/>
    <w:rsid w:val="00B122E2"/>
    <w:rsid w:val="00B12BE2"/>
    <w:rsid w:val="00B146D8"/>
    <w:rsid w:val="00B1704D"/>
    <w:rsid w:val="00B23432"/>
    <w:rsid w:val="00B23DAC"/>
    <w:rsid w:val="00B263CC"/>
    <w:rsid w:val="00B312B8"/>
    <w:rsid w:val="00B3311A"/>
    <w:rsid w:val="00B34A94"/>
    <w:rsid w:val="00B35676"/>
    <w:rsid w:val="00B3644A"/>
    <w:rsid w:val="00B41B98"/>
    <w:rsid w:val="00B435ED"/>
    <w:rsid w:val="00B4511C"/>
    <w:rsid w:val="00B47CBF"/>
    <w:rsid w:val="00B50EAB"/>
    <w:rsid w:val="00B54C34"/>
    <w:rsid w:val="00B55049"/>
    <w:rsid w:val="00B553A5"/>
    <w:rsid w:val="00B609C1"/>
    <w:rsid w:val="00B60BA3"/>
    <w:rsid w:val="00B61660"/>
    <w:rsid w:val="00B64B1D"/>
    <w:rsid w:val="00B71E91"/>
    <w:rsid w:val="00B72F4B"/>
    <w:rsid w:val="00B8054D"/>
    <w:rsid w:val="00B831A3"/>
    <w:rsid w:val="00B8419A"/>
    <w:rsid w:val="00B8460D"/>
    <w:rsid w:val="00B8495F"/>
    <w:rsid w:val="00B8614C"/>
    <w:rsid w:val="00B866E9"/>
    <w:rsid w:val="00B8687C"/>
    <w:rsid w:val="00B86ECB"/>
    <w:rsid w:val="00B91648"/>
    <w:rsid w:val="00B91A6D"/>
    <w:rsid w:val="00B9491F"/>
    <w:rsid w:val="00B97867"/>
    <w:rsid w:val="00BA0DD9"/>
    <w:rsid w:val="00BA3D56"/>
    <w:rsid w:val="00BB0057"/>
    <w:rsid w:val="00BB0323"/>
    <w:rsid w:val="00BB1055"/>
    <w:rsid w:val="00BB107B"/>
    <w:rsid w:val="00BB15DC"/>
    <w:rsid w:val="00BB34EB"/>
    <w:rsid w:val="00BB795D"/>
    <w:rsid w:val="00BB7C0B"/>
    <w:rsid w:val="00BC21D7"/>
    <w:rsid w:val="00BC4793"/>
    <w:rsid w:val="00BC5A93"/>
    <w:rsid w:val="00BC67FE"/>
    <w:rsid w:val="00BC6CA2"/>
    <w:rsid w:val="00BD369B"/>
    <w:rsid w:val="00BD4C95"/>
    <w:rsid w:val="00BD6D79"/>
    <w:rsid w:val="00BE018D"/>
    <w:rsid w:val="00BE1520"/>
    <w:rsid w:val="00BE17C8"/>
    <w:rsid w:val="00BE24B5"/>
    <w:rsid w:val="00BE381B"/>
    <w:rsid w:val="00BE510D"/>
    <w:rsid w:val="00BE719E"/>
    <w:rsid w:val="00BE73B2"/>
    <w:rsid w:val="00BE7437"/>
    <w:rsid w:val="00BF0ACB"/>
    <w:rsid w:val="00BF2358"/>
    <w:rsid w:val="00BF6C9C"/>
    <w:rsid w:val="00BF713B"/>
    <w:rsid w:val="00BF7BE6"/>
    <w:rsid w:val="00C10676"/>
    <w:rsid w:val="00C1074B"/>
    <w:rsid w:val="00C11854"/>
    <w:rsid w:val="00C12A55"/>
    <w:rsid w:val="00C1300E"/>
    <w:rsid w:val="00C13516"/>
    <w:rsid w:val="00C13B89"/>
    <w:rsid w:val="00C140C9"/>
    <w:rsid w:val="00C15BB6"/>
    <w:rsid w:val="00C15C7B"/>
    <w:rsid w:val="00C20274"/>
    <w:rsid w:val="00C2047E"/>
    <w:rsid w:val="00C22EA8"/>
    <w:rsid w:val="00C237D5"/>
    <w:rsid w:val="00C2383F"/>
    <w:rsid w:val="00C2414A"/>
    <w:rsid w:val="00C32FF4"/>
    <w:rsid w:val="00C34088"/>
    <w:rsid w:val="00C359B2"/>
    <w:rsid w:val="00C37179"/>
    <w:rsid w:val="00C37940"/>
    <w:rsid w:val="00C37AE5"/>
    <w:rsid w:val="00C400C3"/>
    <w:rsid w:val="00C404BC"/>
    <w:rsid w:val="00C40550"/>
    <w:rsid w:val="00C4184E"/>
    <w:rsid w:val="00C41BC0"/>
    <w:rsid w:val="00C4557B"/>
    <w:rsid w:val="00C455F8"/>
    <w:rsid w:val="00C4637A"/>
    <w:rsid w:val="00C4692A"/>
    <w:rsid w:val="00C549FF"/>
    <w:rsid w:val="00C6033D"/>
    <w:rsid w:val="00C60C1B"/>
    <w:rsid w:val="00C6191B"/>
    <w:rsid w:val="00C6214E"/>
    <w:rsid w:val="00C6257B"/>
    <w:rsid w:val="00C63BC7"/>
    <w:rsid w:val="00C646CF"/>
    <w:rsid w:val="00C65784"/>
    <w:rsid w:val="00C708F0"/>
    <w:rsid w:val="00C70E3A"/>
    <w:rsid w:val="00C75789"/>
    <w:rsid w:val="00C75B35"/>
    <w:rsid w:val="00C77514"/>
    <w:rsid w:val="00C8228E"/>
    <w:rsid w:val="00C87088"/>
    <w:rsid w:val="00C87A5B"/>
    <w:rsid w:val="00C87F44"/>
    <w:rsid w:val="00C9217A"/>
    <w:rsid w:val="00C92C29"/>
    <w:rsid w:val="00C94DF1"/>
    <w:rsid w:val="00C9604F"/>
    <w:rsid w:val="00C969B0"/>
    <w:rsid w:val="00CA4F25"/>
    <w:rsid w:val="00CA533E"/>
    <w:rsid w:val="00CA59CA"/>
    <w:rsid w:val="00CB3AF1"/>
    <w:rsid w:val="00CB6E45"/>
    <w:rsid w:val="00CC02BF"/>
    <w:rsid w:val="00CC4561"/>
    <w:rsid w:val="00CC6490"/>
    <w:rsid w:val="00CC68AB"/>
    <w:rsid w:val="00CD0EFD"/>
    <w:rsid w:val="00CD17CE"/>
    <w:rsid w:val="00CD1B5C"/>
    <w:rsid w:val="00CD3AB0"/>
    <w:rsid w:val="00CD5813"/>
    <w:rsid w:val="00CE0351"/>
    <w:rsid w:val="00CE16FE"/>
    <w:rsid w:val="00CE2485"/>
    <w:rsid w:val="00CE2873"/>
    <w:rsid w:val="00CE38C7"/>
    <w:rsid w:val="00CE4102"/>
    <w:rsid w:val="00CE6B47"/>
    <w:rsid w:val="00CF0155"/>
    <w:rsid w:val="00CF29A3"/>
    <w:rsid w:val="00CF3DC3"/>
    <w:rsid w:val="00CF40CA"/>
    <w:rsid w:val="00CF5E01"/>
    <w:rsid w:val="00CF60F5"/>
    <w:rsid w:val="00D00940"/>
    <w:rsid w:val="00D03141"/>
    <w:rsid w:val="00D03656"/>
    <w:rsid w:val="00D04FC2"/>
    <w:rsid w:val="00D070B6"/>
    <w:rsid w:val="00D11341"/>
    <w:rsid w:val="00D12F4A"/>
    <w:rsid w:val="00D1367B"/>
    <w:rsid w:val="00D1540D"/>
    <w:rsid w:val="00D154B4"/>
    <w:rsid w:val="00D16119"/>
    <w:rsid w:val="00D205C8"/>
    <w:rsid w:val="00D20EA4"/>
    <w:rsid w:val="00D223D3"/>
    <w:rsid w:val="00D2385B"/>
    <w:rsid w:val="00D23F8D"/>
    <w:rsid w:val="00D250C9"/>
    <w:rsid w:val="00D255A2"/>
    <w:rsid w:val="00D2562B"/>
    <w:rsid w:val="00D27C08"/>
    <w:rsid w:val="00D343CF"/>
    <w:rsid w:val="00D40218"/>
    <w:rsid w:val="00D418DC"/>
    <w:rsid w:val="00D452D3"/>
    <w:rsid w:val="00D50BA5"/>
    <w:rsid w:val="00D53928"/>
    <w:rsid w:val="00D574B2"/>
    <w:rsid w:val="00D602DB"/>
    <w:rsid w:val="00D60710"/>
    <w:rsid w:val="00D64879"/>
    <w:rsid w:val="00D70A1B"/>
    <w:rsid w:val="00D741D3"/>
    <w:rsid w:val="00D754E0"/>
    <w:rsid w:val="00D76F24"/>
    <w:rsid w:val="00D77FF3"/>
    <w:rsid w:val="00D811F1"/>
    <w:rsid w:val="00D82000"/>
    <w:rsid w:val="00D82454"/>
    <w:rsid w:val="00D82FC3"/>
    <w:rsid w:val="00D849E9"/>
    <w:rsid w:val="00D87B4D"/>
    <w:rsid w:val="00D87F8D"/>
    <w:rsid w:val="00D9155F"/>
    <w:rsid w:val="00D92B38"/>
    <w:rsid w:val="00D92D1A"/>
    <w:rsid w:val="00D953D0"/>
    <w:rsid w:val="00D96B93"/>
    <w:rsid w:val="00D976AE"/>
    <w:rsid w:val="00DA2E0E"/>
    <w:rsid w:val="00DA3FE0"/>
    <w:rsid w:val="00DA64D8"/>
    <w:rsid w:val="00DA7CD8"/>
    <w:rsid w:val="00DB426C"/>
    <w:rsid w:val="00DB77F3"/>
    <w:rsid w:val="00DC0A51"/>
    <w:rsid w:val="00DC2FEB"/>
    <w:rsid w:val="00DC3D53"/>
    <w:rsid w:val="00DD00C5"/>
    <w:rsid w:val="00DD66E0"/>
    <w:rsid w:val="00DD6BD8"/>
    <w:rsid w:val="00DE2CAE"/>
    <w:rsid w:val="00DE3570"/>
    <w:rsid w:val="00DF14BB"/>
    <w:rsid w:val="00DF4B1D"/>
    <w:rsid w:val="00E01D4B"/>
    <w:rsid w:val="00E12DE7"/>
    <w:rsid w:val="00E1360C"/>
    <w:rsid w:val="00E14467"/>
    <w:rsid w:val="00E14DA4"/>
    <w:rsid w:val="00E15CC0"/>
    <w:rsid w:val="00E15D36"/>
    <w:rsid w:val="00E164AC"/>
    <w:rsid w:val="00E17627"/>
    <w:rsid w:val="00E17D79"/>
    <w:rsid w:val="00E21EF7"/>
    <w:rsid w:val="00E23251"/>
    <w:rsid w:val="00E25394"/>
    <w:rsid w:val="00E25CB3"/>
    <w:rsid w:val="00E3376A"/>
    <w:rsid w:val="00E34F3D"/>
    <w:rsid w:val="00E359B2"/>
    <w:rsid w:val="00E35DDE"/>
    <w:rsid w:val="00E5167B"/>
    <w:rsid w:val="00E610C6"/>
    <w:rsid w:val="00E64025"/>
    <w:rsid w:val="00E65A2C"/>
    <w:rsid w:val="00E66660"/>
    <w:rsid w:val="00E67EA5"/>
    <w:rsid w:val="00E71026"/>
    <w:rsid w:val="00E76D26"/>
    <w:rsid w:val="00E82521"/>
    <w:rsid w:val="00E83684"/>
    <w:rsid w:val="00E8748B"/>
    <w:rsid w:val="00E90E3B"/>
    <w:rsid w:val="00E91847"/>
    <w:rsid w:val="00E91BB4"/>
    <w:rsid w:val="00E96477"/>
    <w:rsid w:val="00E97EC1"/>
    <w:rsid w:val="00EA11DC"/>
    <w:rsid w:val="00EA23CC"/>
    <w:rsid w:val="00EA2C02"/>
    <w:rsid w:val="00EA3D67"/>
    <w:rsid w:val="00EA6320"/>
    <w:rsid w:val="00EA6DDE"/>
    <w:rsid w:val="00EB0CFA"/>
    <w:rsid w:val="00EB2AB3"/>
    <w:rsid w:val="00EB62C7"/>
    <w:rsid w:val="00EC26F4"/>
    <w:rsid w:val="00EC58C4"/>
    <w:rsid w:val="00EC7089"/>
    <w:rsid w:val="00ED083D"/>
    <w:rsid w:val="00ED2178"/>
    <w:rsid w:val="00EE084E"/>
    <w:rsid w:val="00EE1135"/>
    <w:rsid w:val="00EE224F"/>
    <w:rsid w:val="00EE2613"/>
    <w:rsid w:val="00EE2A61"/>
    <w:rsid w:val="00EE499D"/>
    <w:rsid w:val="00EE5E3C"/>
    <w:rsid w:val="00EE7C5C"/>
    <w:rsid w:val="00EF2703"/>
    <w:rsid w:val="00EF383B"/>
    <w:rsid w:val="00EF59EB"/>
    <w:rsid w:val="00EF661A"/>
    <w:rsid w:val="00F00F09"/>
    <w:rsid w:val="00F15A45"/>
    <w:rsid w:val="00F15BAB"/>
    <w:rsid w:val="00F16706"/>
    <w:rsid w:val="00F17462"/>
    <w:rsid w:val="00F17C01"/>
    <w:rsid w:val="00F21EB7"/>
    <w:rsid w:val="00F22705"/>
    <w:rsid w:val="00F25FE0"/>
    <w:rsid w:val="00F26103"/>
    <w:rsid w:val="00F263A3"/>
    <w:rsid w:val="00F26759"/>
    <w:rsid w:val="00F2699F"/>
    <w:rsid w:val="00F27B86"/>
    <w:rsid w:val="00F316CE"/>
    <w:rsid w:val="00F3186D"/>
    <w:rsid w:val="00F321F2"/>
    <w:rsid w:val="00F32DD4"/>
    <w:rsid w:val="00F338BB"/>
    <w:rsid w:val="00F346A3"/>
    <w:rsid w:val="00F36C4F"/>
    <w:rsid w:val="00F418F2"/>
    <w:rsid w:val="00F43015"/>
    <w:rsid w:val="00F46E96"/>
    <w:rsid w:val="00F47475"/>
    <w:rsid w:val="00F50E0D"/>
    <w:rsid w:val="00F54C12"/>
    <w:rsid w:val="00F55B1A"/>
    <w:rsid w:val="00F568D7"/>
    <w:rsid w:val="00F6108B"/>
    <w:rsid w:val="00F61E3D"/>
    <w:rsid w:val="00F62E71"/>
    <w:rsid w:val="00F63F2D"/>
    <w:rsid w:val="00F64105"/>
    <w:rsid w:val="00F66493"/>
    <w:rsid w:val="00F71D99"/>
    <w:rsid w:val="00F71F76"/>
    <w:rsid w:val="00F7298B"/>
    <w:rsid w:val="00F7377D"/>
    <w:rsid w:val="00F73F4C"/>
    <w:rsid w:val="00F74ED4"/>
    <w:rsid w:val="00F7555F"/>
    <w:rsid w:val="00F756B0"/>
    <w:rsid w:val="00F76552"/>
    <w:rsid w:val="00F77FBB"/>
    <w:rsid w:val="00F82EE1"/>
    <w:rsid w:val="00F852C5"/>
    <w:rsid w:val="00F92722"/>
    <w:rsid w:val="00F928F4"/>
    <w:rsid w:val="00F95306"/>
    <w:rsid w:val="00F957B0"/>
    <w:rsid w:val="00FA2D4A"/>
    <w:rsid w:val="00FA31CB"/>
    <w:rsid w:val="00FA3F87"/>
    <w:rsid w:val="00FA7802"/>
    <w:rsid w:val="00FB2FF2"/>
    <w:rsid w:val="00FB3B44"/>
    <w:rsid w:val="00FB3BE8"/>
    <w:rsid w:val="00FB56B9"/>
    <w:rsid w:val="00FB6D53"/>
    <w:rsid w:val="00FC139E"/>
    <w:rsid w:val="00FC2AA0"/>
    <w:rsid w:val="00FC3F44"/>
    <w:rsid w:val="00FC4C9E"/>
    <w:rsid w:val="00FC702F"/>
    <w:rsid w:val="00FD289D"/>
    <w:rsid w:val="00FD385E"/>
    <w:rsid w:val="00FE248C"/>
    <w:rsid w:val="00FE2B04"/>
    <w:rsid w:val="00FE3D77"/>
    <w:rsid w:val="00FE4A56"/>
    <w:rsid w:val="00FE606C"/>
    <w:rsid w:val="00FE71B3"/>
    <w:rsid w:val="00FF10D2"/>
    <w:rsid w:val="00FF310F"/>
    <w:rsid w:val="00FF6EEB"/>
    <w:rsid w:val="00FF7C88"/>
    <w:rsid w:val="160888D4"/>
    <w:rsid w:val="5A5B26EE"/>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C0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Verdana" w:hAnsi="Verdana"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550"/>
    <w:rPr>
      <w:rFonts w:ascii="Times New Roman" w:eastAsia="Times New Roman" w:hAnsi="Times New Roman"/>
      <w:sz w:val="24"/>
      <w:szCs w:val="24"/>
      <w:lang w:eastAsia="en-US"/>
    </w:rPr>
  </w:style>
  <w:style w:type="paragraph" w:styleId="Overskrift1">
    <w:name w:val="heading 1"/>
    <w:basedOn w:val="Normal"/>
    <w:next w:val="Normal"/>
    <w:link w:val="Overskrift1Tegn"/>
    <w:uiPriority w:val="9"/>
    <w:qFormat/>
    <w:rsid w:val="00C40550"/>
    <w:pPr>
      <w:numPr>
        <w:numId w:val="15"/>
      </w:numPr>
      <w:spacing w:before="240" w:after="60"/>
      <w:contextualSpacing/>
      <w:outlineLvl w:val="0"/>
    </w:pPr>
    <w:rPr>
      <w:b/>
      <w:bCs/>
      <w:sz w:val="32"/>
      <w:szCs w:val="28"/>
      <w:lang w:val="nn-NO"/>
    </w:rPr>
  </w:style>
  <w:style w:type="paragraph" w:styleId="Overskrift2">
    <w:name w:val="heading 2"/>
    <w:basedOn w:val="Normal"/>
    <w:next w:val="Normal"/>
    <w:link w:val="Overskrift2Tegn"/>
    <w:uiPriority w:val="9"/>
    <w:qFormat/>
    <w:rsid w:val="00C40550"/>
    <w:pPr>
      <w:numPr>
        <w:ilvl w:val="1"/>
        <w:numId w:val="15"/>
      </w:numPr>
      <w:spacing w:before="240" w:after="60"/>
      <w:ind w:left="576"/>
      <w:outlineLvl w:val="1"/>
    </w:pPr>
    <w:rPr>
      <w:b/>
      <w:bCs/>
      <w:i/>
      <w:sz w:val="28"/>
      <w:szCs w:val="26"/>
      <w:lang w:val="nn-NO"/>
    </w:rPr>
  </w:style>
  <w:style w:type="paragraph" w:styleId="Overskrift3">
    <w:name w:val="heading 3"/>
    <w:basedOn w:val="Normal"/>
    <w:next w:val="Normal"/>
    <w:link w:val="Overskrift3Tegn"/>
    <w:uiPriority w:val="9"/>
    <w:qFormat/>
    <w:rsid w:val="00C40550"/>
    <w:pPr>
      <w:keepNext/>
      <w:numPr>
        <w:ilvl w:val="2"/>
        <w:numId w:val="15"/>
      </w:numPr>
      <w:spacing w:before="240" w:after="60"/>
      <w:ind w:left="720"/>
      <w:outlineLvl w:val="2"/>
    </w:pPr>
    <w:rPr>
      <w:b/>
      <w:bCs/>
      <w:lang w:val="nn-NO"/>
    </w:rPr>
  </w:style>
  <w:style w:type="paragraph" w:styleId="Overskrift4">
    <w:name w:val="heading 4"/>
    <w:basedOn w:val="Normal"/>
    <w:next w:val="Normal"/>
    <w:link w:val="Overskrift4Tegn"/>
    <w:uiPriority w:val="9"/>
    <w:qFormat/>
    <w:rsid w:val="006D1BA2"/>
    <w:pPr>
      <w:keepNext/>
      <w:keepLines/>
      <w:numPr>
        <w:ilvl w:val="3"/>
        <w:numId w:val="15"/>
      </w:numPr>
      <w:spacing w:before="200"/>
      <w:outlineLvl w:val="3"/>
    </w:pPr>
    <w:rPr>
      <w:rFonts w:ascii="Arial" w:hAnsi="Arial"/>
      <w:bCs/>
      <w:iCs/>
    </w:rPr>
  </w:style>
  <w:style w:type="paragraph" w:styleId="Overskrift5">
    <w:name w:val="heading 5"/>
    <w:basedOn w:val="Normal"/>
    <w:next w:val="Normal"/>
    <w:link w:val="Overskrift5Tegn"/>
    <w:uiPriority w:val="9"/>
    <w:qFormat/>
    <w:rsid w:val="006D1BA2"/>
    <w:pPr>
      <w:keepNext/>
      <w:keepLines/>
      <w:numPr>
        <w:ilvl w:val="4"/>
        <w:numId w:val="15"/>
      </w:numPr>
      <w:spacing w:before="200"/>
      <w:outlineLvl w:val="4"/>
    </w:pPr>
    <w:rPr>
      <w:rFonts w:ascii="Verdana" w:hAnsi="Verdana"/>
      <w:color w:val="243F60"/>
      <w:sz w:val="20"/>
    </w:rPr>
  </w:style>
  <w:style w:type="paragraph" w:styleId="Overskrift6">
    <w:name w:val="heading 6"/>
    <w:basedOn w:val="Normal"/>
    <w:next w:val="Normal"/>
    <w:link w:val="Overskrift6Tegn"/>
    <w:uiPriority w:val="9"/>
    <w:qFormat/>
    <w:rsid w:val="006D1BA2"/>
    <w:pPr>
      <w:keepNext/>
      <w:keepLines/>
      <w:numPr>
        <w:ilvl w:val="5"/>
        <w:numId w:val="15"/>
      </w:numPr>
      <w:spacing w:before="200"/>
      <w:outlineLvl w:val="5"/>
    </w:pPr>
    <w:rPr>
      <w:rFonts w:ascii="Verdana" w:hAnsi="Verdana"/>
      <w:i/>
      <w:iCs/>
      <w:color w:val="243F60"/>
      <w:sz w:val="20"/>
    </w:rPr>
  </w:style>
  <w:style w:type="paragraph" w:styleId="Overskrift7">
    <w:name w:val="heading 7"/>
    <w:basedOn w:val="Normal"/>
    <w:next w:val="Normal"/>
    <w:link w:val="Overskrift7Tegn"/>
    <w:uiPriority w:val="9"/>
    <w:qFormat/>
    <w:rsid w:val="006D1BA2"/>
    <w:pPr>
      <w:keepNext/>
      <w:keepLines/>
      <w:numPr>
        <w:ilvl w:val="6"/>
        <w:numId w:val="15"/>
      </w:numPr>
      <w:spacing w:before="200"/>
      <w:outlineLvl w:val="6"/>
    </w:pPr>
    <w:rPr>
      <w:rFonts w:ascii="Verdana" w:hAnsi="Verdana"/>
      <w:i/>
      <w:iCs/>
      <w:color w:val="404040"/>
      <w:sz w:val="20"/>
    </w:rPr>
  </w:style>
  <w:style w:type="paragraph" w:styleId="Overskrift8">
    <w:name w:val="heading 8"/>
    <w:basedOn w:val="Normal"/>
    <w:next w:val="Normal"/>
    <w:link w:val="Overskrift8Tegn"/>
    <w:uiPriority w:val="9"/>
    <w:qFormat/>
    <w:rsid w:val="006D1BA2"/>
    <w:pPr>
      <w:keepNext/>
      <w:keepLines/>
      <w:numPr>
        <w:ilvl w:val="7"/>
        <w:numId w:val="15"/>
      </w:numPr>
      <w:spacing w:before="200"/>
      <w:outlineLvl w:val="7"/>
    </w:pPr>
    <w:rPr>
      <w:rFonts w:ascii="Verdana" w:hAnsi="Verdana"/>
      <w:color w:val="404040"/>
      <w:sz w:val="20"/>
      <w:szCs w:val="20"/>
    </w:rPr>
  </w:style>
  <w:style w:type="paragraph" w:styleId="Overskrift9">
    <w:name w:val="heading 9"/>
    <w:basedOn w:val="Normal"/>
    <w:next w:val="Normal"/>
    <w:link w:val="Overskrift9Tegn"/>
    <w:uiPriority w:val="9"/>
    <w:qFormat/>
    <w:rsid w:val="006D1BA2"/>
    <w:pPr>
      <w:keepNext/>
      <w:keepLines/>
      <w:numPr>
        <w:ilvl w:val="8"/>
        <w:numId w:val="15"/>
      </w:numPr>
      <w:spacing w:before="200"/>
      <w:outlineLvl w:val="8"/>
    </w:pPr>
    <w:rPr>
      <w:rFonts w:ascii="Verdana" w:hAnsi="Verdana"/>
      <w:i/>
      <w:iCs/>
      <w:color w:val="40404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00C40550"/>
    <w:rPr>
      <w:rFonts w:ascii="Times New Roman" w:eastAsia="Times New Roman" w:hAnsi="Times New Roman"/>
      <w:b/>
      <w:bCs/>
      <w:sz w:val="32"/>
      <w:szCs w:val="28"/>
      <w:lang w:val="nn-NO" w:eastAsia="en-US"/>
    </w:rPr>
  </w:style>
  <w:style w:type="character" w:customStyle="1" w:styleId="Overskrift2Tegn">
    <w:name w:val="Overskrift 2 Tegn"/>
    <w:link w:val="Overskrift2"/>
    <w:uiPriority w:val="9"/>
    <w:rsid w:val="00C40550"/>
    <w:rPr>
      <w:rFonts w:ascii="Times New Roman" w:eastAsia="Times New Roman" w:hAnsi="Times New Roman"/>
      <w:b/>
      <w:bCs/>
      <w:i/>
      <w:sz w:val="28"/>
      <w:szCs w:val="26"/>
      <w:lang w:val="nn-NO" w:eastAsia="en-US"/>
    </w:rPr>
  </w:style>
  <w:style w:type="character" w:customStyle="1" w:styleId="Overskrift3Tegn">
    <w:name w:val="Overskrift 3 Tegn"/>
    <w:link w:val="Overskrift3"/>
    <w:uiPriority w:val="9"/>
    <w:rsid w:val="00C40550"/>
    <w:rPr>
      <w:rFonts w:ascii="Times New Roman" w:eastAsia="Times New Roman" w:hAnsi="Times New Roman"/>
      <w:b/>
      <w:bCs/>
      <w:sz w:val="24"/>
      <w:szCs w:val="24"/>
      <w:lang w:val="nn-NO" w:eastAsia="en-US"/>
    </w:rPr>
  </w:style>
  <w:style w:type="paragraph" w:styleId="Undertittel">
    <w:name w:val="Subtitle"/>
    <w:basedOn w:val="Normal"/>
    <w:next w:val="Normal"/>
    <w:link w:val="UndertittelTegn"/>
    <w:qFormat/>
    <w:rsid w:val="008027A4"/>
    <w:pPr>
      <w:spacing w:after="60"/>
      <w:jc w:val="center"/>
      <w:outlineLvl w:val="1"/>
    </w:pPr>
    <w:rPr>
      <w:rFonts w:ascii="Verdana" w:hAnsi="Verdana"/>
      <w:b/>
      <w:sz w:val="20"/>
    </w:rPr>
  </w:style>
  <w:style w:type="character" w:customStyle="1" w:styleId="UndertittelTegn">
    <w:name w:val="Undertittel Tegn"/>
    <w:link w:val="Undertittel"/>
    <w:rsid w:val="008027A4"/>
    <w:rPr>
      <w:rFonts w:ascii="Verdana" w:eastAsia="Times New Roman" w:hAnsi="Verdana" w:cs="Times New Roman"/>
      <w:b/>
      <w:sz w:val="20"/>
      <w:szCs w:val="24"/>
      <w:lang w:val="en-US"/>
    </w:rPr>
  </w:style>
  <w:style w:type="paragraph" w:styleId="Bobletekst">
    <w:name w:val="Balloon Text"/>
    <w:basedOn w:val="Normal"/>
    <w:link w:val="BobletekstTegn"/>
    <w:uiPriority w:val="99"/>
    <w:semiHidden/>
    <w:unhideWhenUsed/>
    <w:rsid w:val="008027A4"/>
    <w:rPr>
      <w:rFonts w:ascii="Tahoma" w:hAnsi="Tahoma"/>
      <w:sz w:val="16"/>
      <w:szCs w:val="16"/>
    </w:rPr>
  </w:style>
  <w:style w:type="character" w:customStyle="1" w:styleId="BobletekstTegn">
    <w:name w:val="Bobletekst Tegn"/>
    <w:link w:val="Bobletekst"/>
    <w:uiPriority w:val="99"/>
    <w:semiHidden/>
    <w:rsid w:val="008027A4"/>
    <w:rPr>
      <w:rFonts w:ascii="Tahoma" w:eastAsia="Times New Roman" w:hAnsi="Tahoma" w:cs="Tahoma"/>
      <w:sz w:val="16"/>
      <w:szCs w:val="16"/>
      <w:lang w:val="en-US"/>
    </w:rPr>
  </w:style>
  <w:style w:type="character" w:styleId="Sidetall">
    <w:name w:val="page number"/>
    <w:basedOn w:val="Standardskriftforavsnitt"/>
    <w:rsid w:val="008027A4"/>
  </w:style>
  <w:style w:type="paragraph" w:styleId="Dato">
    <w:name w:val="Date"/>
    <w:basedOn w:val="Normal"/>
    <w:next w:val="Normal"/>
    <w:link w:val="DatoTegn"/>
    <w:rsid w:val="008027A4"/>
    <w:pPr>
      <w:keepLines/>
      <w:widowControl w:val="0"/>
    </w:pPr>
    <w:rPr>
      <w:rFonts w:ascii="Verdana" w:hAnsi="Verdana"/>
      <w:sz w:val="20"/>
      <w:lang w:eastAsia="nb-NO"/>
    </w:rPr>
  </w:style>
  <w:style w:type="character" w:customStyle="1" w:styleId="DatoTegn">
    <w:name w:val="Dato Tegn"/>
    <w:link w:val="Dato"/>
    <w:rsid w:val="008027A4"/>
    <w:rPr>
      <w:rFonts w:ascii="Verdana" w:eastAsia="Times New Roman" w:hAnsi="Verdana" w:cs="Times New Roman"/>
      <w:sz w:val="20"/>
      <w:szCs w:val="24"/>
      <w:lang w:val="nb-NO" w:eastAsia="nb-NO"/>
    </w:rPr>
  </w:style>
  <w:style w:type="paragraph" w:styleId="Brdtekstinnrykk2">
    <w:name w:val="Body Text Indent 2"/>
    <w:basedOn w:val="Normal"/>
    <w:link w:val="Brdtekstinnrykk2Tegn"/>
    <w:rsid w:val="008027A4"/>
    <w:pPr>
      <w:numPr>
        <w:ilvl w:val="12"/>
      </w:numPr>
      <w:ind w:left="1418"/>
    </w:pPr>
    <w:rPr>
      <w:rFonts w:ascii="Verdana" w:hAnsi="Verdana"/>
      <w:sz w:val="20"/>
      <w:szCs w:val="20"/>
      <w:lang w:val="en-GB" w:eastAsia="nb-NO"/>
    </w:rPr>
  </w:style>
  <w:style w:type="character" w:customStyle="1" w:styleId="Brdtekstinnrykk2Tegn">
    <w:name w:val="Brødtekstinnrykk 2 Tegn"/>
    <w:link w:val="Brdtekstinnrykk2"/>
    <w:rsid w:val="008027A4"/>
    <w:rPr>
      <w:rFonts w:ascii="Verdana" w:eastAsia="Times New Roman" w:hAnsi="Verdana" w:cs="Times New Roman"/>
      <w:sz w:val="20"/>
      <w:szCs w:val="20"/>
      <w:lang w:val="en-GB" w:eastAsia="nb-NO"/>
    </w:rPr>
  </w:style>
  <w:style w:type="numbering" w:styleId="111111">
    <w:name w:val="Outline List 2"/>
    <w:basedOn w:val="Ingenliste"/>
    <w:rsid w:val="008027A4"/>
    <w:pPr>
      <w:numPr>
        <w:numId w:val="4"/>
      </w:numPr>
    </w:pPr>
  </w:style>
  <w:style w:type="character" w:styleId="Merknadsreferanse">
    <w:name w:val="annotation reference"/>
    <w:semiHidden/>
    <w:rsid w:val="008027A4"/>
    <w:rPr>
      <w:sz w:val="16"/>
      <w:szCs w:val="16"/>
    </w:rPr>
  </w:style>
  <w:style w:type="paragraph" w:styleId="Merknadstekst">
    <w:name w:val="annotation text"/>
    <w:basedOn w:val="Normal"/>
    <w:link w:val="MerknadstekstTegn"/>
    <w:semiHidden/>
    <w:rsid w:val="008027A4"/>
    <w:rPr>
      <w:rFonts w:ascii="Verdana" w:hAnsi="Verdana"/>
      <w:sz w:val="20"/>
      <w:szCs w:val="20"/>
    </w:rPr>
  </w:style>
  <w:style w:type="character" w:customStyle="1" w:styleId="MerknadstekstTegn">
    <w:name w:val="Merknadstekst Tegn"/>
    <w:link w:val="Merknadstekst"/>
    <w:semiHidden/>
    <w:rsid w:val="008027A4"/>
    <w:rPr>
      <w:rFonts w:ascii="Verdana" w:eastAsia="Times New Roman" w:hAnsi="Verdana" w:cs="Times New Roman"/>
      <w:sz w:val="20"/>
      <w:szCs w:val="20"/>
      <w:lang w:val="en-US"/>
    </w:rPr>
  </w:style>
  <w:style w:type="paragraph" w:customStyle="1" w:styleId="nummerertliste1">
    <w:name w:val="nummerert liste 1"/>
    <w:basedOn w:val="Normal"/>
    <w:rsid w:val="008027A4"/>
    <w:pPr>
      <w:numPr>
        <w:numId w:val="9"/>
      </w:numPr>
      <w:spacing w:after="180"/>
    </w:pPr>
    <w:rPr>
      <w:rFonts w:ascii="Arial" w:hAnsi="Arial"/>
      <w:sz w:val="22"/>
      <w:szCs w:val="22"/>
      <w:lang w:eastAsia="nb-NO"/>
    </w:rPr>
  </w:style>
  <w:style w:type="paragraph" w:customStyle="1" w:styleId="Bokstavliste2">
    <w:name w:val="Bokstavliste 2"/>
    <w:basedOn w:val="Normal"/>
    <w:rsid w:val="008027A4"/>
    <w:pPr>
      <w:keepLines/>
      <w:widowControl w:val="0"/>
      <w:numPr>
        <w:ilvl w:val="1"/>
        <w:numId w:val="9"/>
      </w:numPr>
      <w:spacing w:after="60"/>
    </w:pPr>
    <w:rPr>
      <w:rFonts w:ascii="Arial" w:hAnsi="Arial"/>
      <w:sz w:val="22"/>
      <w:szCs w:val="22"/>
      <w:lang w:eastAsia="nb-NO"/>
    </w:rPr>
  </w:style>
  <w:style w:type="paragraph" w:styleId="Tittel">
    <w:name w:val="Title"/>
    <w:basedOn w:val="Normal"/>
    <w:next w:val="Normal"/>
    <w:link w:val="TittelTegn"/>
    <w:uiPriority w:val="10"/>
    <w:qFormat/>
    <w:rsid w:val="00FF10D2"/>
    <w:pPr>
      <w:widowControl w:val="0"/>
      <w:contextualSpacing/>
    </w:pPr>
    <w:rPr>
      <w:rFonts w:ascii="Arial" w:hAnsi="Arial"/>
      <w:b/>
      <w:spacing w:val="5"/>
      <w:kern w:val="28"/>
      <w:sz w:val="32"/>
      <w:szCs w:val="52"/>
    </w:rPr>
  </w:style>
  <w:style w:type="character" w:customStyle="1" w:styleId="TittelTegn">
    <w:name w:val="Tittel Tegn"/>
    <w:link w:val="Tittel"/>
    <w:uiPriority w:val="10"/>
    <w:rsid w:val="00FF10D2"/>
    <w:rPr>
      <w:rFonts w:ascii="Arial" w:eastAsia="Times New Roman" w:hAnsi="Arial" w:cs="Times New Roman"/>
      <w:b/>
      <w:spacing w:val="5"/>
      <w:kern w:val="28"/>
      <w:sz w:val="32"/>
      <w:szCs w:val="52"/>
      <w:lang w:val="en-US"/>
    </w:rPr>
  </w:style>
  <w:style w:type="character" w:customStyle="1" w:styleId="Overskrift4Tegn">
    <w:name w:val="Overskrift 4 Tegn"/>
    <w:link w:val="Overskrift4"/>
    <w:uiPriority w:val="9"/>
    <w:rsid w:val="006D1BA2"/>
    <w:rPr>
      <w:rFonts w:ascii="Arial" w:eastAsia="Times New Roman" w:hAnsi="Arial" w:cs="Times New Roman"/>
      <w:bCs/>
      <w:iCs/>
      <w:sz w:val="24"/>
      <w:szCs w:val="24"/>
      <w:lang w:val="en-US"/>
    </w:rPr>
  </w:style>
  <w:style w:type="character" w:customStyle="1" w:styleId="Overskrift5Tegn">
    <w:name w:val="Overskrift 5 Tegn"/>
    <w:link w:val="Overskrift5"/>
    <w:uiPriority w:val="9"/>
    <w:semiHidden/>
    <w:rsid w:val="006D1BA2"/>
    <w:rPr>
      <w:rFonts w:ascii="Verdana" w:eastAsia="Times New Roman" w:hAnsi="Verdana" w:cs="Times New Roman"/>
      <w:color w:val="243F60"/>
      <w:sz w:val="20"/>
      <w:szCs w:val="24"/>
      <w:lang w:val="en-US"/>
    </w:rPr>
  </w:style>
  <w:style w:type="character" w:customStyle="1" w:styleId="Overskrift6Tegn">
    <w:name w:val="Overskrift 6 Tegn"/>
    <w:link w:val="Overskrift6"/>
    <w:uiPriority w:val="9"/>
    <w:semiHidden/>
    <w:rsid w:val="006D1BA2"/>
    <w:rPr>
      <w:rFonts w:ascii="Verdana" w:eastAsia="Times New Roman" w:hAnsi="Verdana" w:cs="Times New Roman"/>
      <w:i/>
      <w:iCs/>
      <w:color w:val="243F60"/>
      <w:sz w:val="20"/>
      <w:szCs w:val="24"/>
      <w:lang w:val="en-US"/>
    </w:rPr>
  </w:style>
  <w:style w:type="character" w:customStyle="1" w:styleId="Overskrift7Tegn">
    <w:name w:val="Overskrift 7 Tegn"/>
    <w:link w:val="Overskrift7"/>
    <w:uiPriority w:val="9"/>
    <w:semiHidden/>
    <w:rsid w:val="006D1BA2"/>
    <w:rPr>
      <w:rFonts w:ascii="Verdana" w:eastAsia="Times New Roman" w:hAnsi="Verdana" w:cs="Times New Roman"/>
      <w:i/>
      <w:iCs/>
      <w:color w:val="404040"/>
      <w:sz w:val="20"/>
      <w:szCs w:val="24"/>
      <w:lang w:val="en-US"/>
    </w:rPr>
  </w:style>
  <w:style w:type="character" w:customStyle="1" w:styleId="Overskrift8Tegn">
    <w:name w:val="Overskrift 8 Tegn"/>
    <w:link w:val="Overskrift8"/>
    <w:uiPriority w:val="9"/>
    <w:semiHidden/>
    <w:rsid w:val="006D1BA2"/>
    <w:rPr>
      <w:rFonts w:ascii="Verdana" w:eastAsia="Times New Roman" w:hAnsi="Verdana" w:cs="Times New Roman"/>
      <w:color w:val="404040"/>
      <w:sz w:val="20"/>
      <w:szCs w:val="20"/>
      <w:lang w:val="en-US"/>
    </w:rPr>
  </w:style>
  <w:style w:type="character" w:customStyle="1" w:styleId="Overskrift9Tegn">
    <w:name w:val="Overskrift 9 Tegn"/>
    <w:link w:val="Overskrift9"/>
    <w:uiPriority w:val="9"/>
    <w:semiHidden/>
    <w:rsid w:val="006D1BA2"/>
    <w:rPr>
      <w:rFonts w:ascii="Verdana" w:eastAsia="Times New Roman" w:hAnsi="Verdana" w:cs="Times New Roman"/>
      <w:i/>
      <w:iCs/>
      <w:color w:val="404040"/>
      <w:sz w:val="20"/>
      <w:szCs w:val="20"/>
      <w:lang w:val="en-US"/>
    </w:rPr>
  </w:style>
  <w:style w:type="paragraph" w:customStyle="1" w:styleId="Overskriftforinnholdsfortegnelse1">
    <w:name w:val="Overskrift for innholdsfortegnelse1"/>
    <w:basedOn w:val="Overskrift1"/>
    <w:next w:val="Normal"/>
    <w:uiPriority w:val="39"/>
    <w:unhideWhenUsed/>
    <w:qFormat/>
    <w:rsid w:val="00FF10D2"/>
    <w:pPr>
      <w:keepNext/>
      <w:keepLines/>
      <w:numPr>
        <w:numId w:val="0"/>
      </w:numPr>
      <w:spacing w:before="480" w:after="0" w:line="276" w:lineRule="auto"/>
      <w:contextualSpacing w:val="0"/>
      <w:outlineLvl w:val="9"/>
    </w:pPr>
    <w:rPr>
      <w:rFonts w:ascii="Verdana" w:hAnsi="Verdana"/>
      <w:color w:val="365F91"/>
      <w:sz w:val="28"/>
      <w:lang w:val="en-US"/>
    </w:rPr>
  </w:style>
  <w:style w:type="paragraph" w:styleId="INNH2">
    <w:name w:val="toc 2"/>
    <w:basedOn w:val="Normal"/>
    <w:next w:val="Normal"/>
    <w:autoRedefine/>
    <w:uiPriority w:val="39"/>
    <w:unhideWhenUsed/>
    <w:qFormat/>
    <w:rsid w:val="002F21DC"/>
    <w:pPr>
      <w:ind w:left="221"/>
    </w:pPr>
    <w:rPr>
      <w:caps/>
      <w:szCs w:val="22"/>
    </w:rPr>
  </w:style>
  <w:style w:type="paragraph" w:styleId="INNH1">
    <w:name w:val="toc 1"/>
    <w:basedOn w:val="Normal"/>
    <w:next w:val="Normal"/>
    <w:autoRedefine/>
    <w:uiPriority w:val="39"/>
    <w:unhideWhenUsed/>
    <w:rsid w:val="002F21DC"/>
    <w:pPr>
      <w:spacing w:before="120" w:after="120"/>
    </w:pPr>
    <w:rPr>
      <w:b/>
      <w:caps/>
      <w:szCs w:val="22"/>
    </w:rPr>
  </w:style>
  <w:style w:type="paragraph" w:styleId="INNH3">
    <w:name w:val="toc 3"/>
    <w:basedOn w:val="Normal"/>
    <w:next w:val="Normal"/>
    <w:autoRedefine/>
    <w:uiPriority w:val="39"/>
    <w:unhideWhenUsed/>
    <w:qFormat/>
    <w:rsid w:val="002F21DC"/>
    <w:pPr>
      <w:ind w:left="442"/>
    </w:pPr>
    <w:rPr>
      <w:i/>
      <w:szCs w:val="22"/>
    </w:rPr>
  </w:style>
  <w:style w:type="paragraph" w:styleId="INNH4">
    <w:name w:val="toc 4"/>
    <w:basedOn w:val="Normal"/>
    <w:next w:val="Normal"/>
    <w:autoRedefine/>
    <w:uiPriority w:val="39"/>
    <w:unhideWhenUsed/>
    <w:rsid w:val="002F21DC"/>
    <w:pPr>
      <w:ind w:left="658"/>
    </w:pPr>
    <w:rPr>
      <w:sz w:val="18"/>
      <w:szCs w:val="22"/>
      <w:lang w:val="nn-NO" w:eastAsia="nn-NO"/>
    </w:rPr>
  </w:style>
  <w:style w:type="paragraph" w:styleId="INNH5">
    <w:name w:val="toc 5"/>
    <w:basedOn w:val="Normal"/>
    <w:next w:val="Normal"/>
    <w:autoRedefine/>
    <w:uiPriority w:val="39"/>
    <w:unhideWhenUsed/>
    <w:rsid w:val="00FF10D2"/>
    <w:pPr>
      <w:spacing w:after="100" w:line="276" w:lineRule="auto"/>
      <w:ind w:left="880"/>
    </w:pPr>
    <w:rPr>
      <w:rFonts w:ascii="Verdana" w:hAnsi="Verdana"/>
      <w:sz w:val="22"/>
      <w:szCs w:val="22"/>
      <w:lang w:val="nn-NO" w:eastAsia="nn-NO"/>
    </w:rPr>
  </w:style>
  <w:style w:type="paragraph" w:styleId="INNH6">
    <w:name w:val="toc 6"/>
    <w:basedOn w:val="Normal"/>
    <w:next w:val="Normal"/>
    <w:autoRedefine/>
    <w:uiPriority w:val="39"/>
    <w:unhideWhenUsed/>
    <w:rsid w:val="00FF10D2"/>
    <w:pPr>
      <w:spacing w:after="100" w:line="276" w:lineRule="auto"/>
      <w:ind w:left="1100"/>
    </w:pPr>
    <w:rPr>
      <w:rFonts w:ascii="Verdana" w:hAnsi="Verdana"/>
      <w:sz w:val="22"/>
      <w:szCs w:val="22"/>
      <w:lang w:val="nn-NO" w:eastAsia="nn-NO"/>
    </w:rPr>
  </w:style>
  <w:style w:type="paragraph" w:styleId="INNH7">
    <w:name w:val="toc 7"/>
    <w:basedOn w:val="Normal"/>
    <w:next w:val="Normal"/>
    <w:autoRedefine/>
    <w:uiPriority w:val="39"/>
    <w:unhideWhenUsed/>
    <w:rsid w:val="00FF10D2"/>
    <w:pPr>
      <w:spacing w:after="100" w:line="276" w:lineRule="auto"/>
      <w:ind w:left="1320"/>
    </w:pPr>
    <w:rPr>
      <w:rFonts w:ascii="Verdana" w:hAnsi="Verdana"/>
      <w:sz w:val="22"/>
      <w:szCs w:val="22"/>
      <w:lang w:val="nn-NO" w:eastAsia="nn-NO"/>
    </w:rPr>
  </w:style>
  <w:style w:type="paragraph" w:styleId="INNH8">
    <w:name w:val="toc 8"/>
    <w:basedOn w:val="Normal"/>
    <w:next w:val="Normal"/>
    <w:autoRedefine/>
    <w:uiPriority w:val="39"/>
    <w:unhideWhenUsed/>
    <w:rsid w:val="00FF10D2"/>
    <w:pPr>
      <w:spacing w:after="100" w:line="276" w:lineRule="auto"/>
      <w:ind w:left="1540"/>
    </w:pPr>
    <w:rPr>
      <w:rFonts w:ascii="Verdana" w:hAnsi="Verdana"/>
      <w:sz w:val="22"/>
      <w:szCs w:val="22"/>
      <w:lang w:val="nn-NO" w:eastAsia="nn-NO"/>
    </w:rPr>
  </w:style>
  <w:style w:type="paragraph" w:styleId="INNH9">
    <w:name w:val="toc 9"/>
    <w:basedOn w:val="Normal"/>
    <w:next w:val="Normal"/>
    <w:autoRedefine/>
    <w:uiPriority w:val="39"/>
    <w:unhideWhenUsed/>
    <w:rsid w:val="00FF10D2"/>
    <w:pPr>
      <w:spacing w:after="100" w:line="276" w:lineRule="auto"/>
      <w:ind w:left="1760"/>
    </w:pPr>
    <w:rPr>
      <w:rFonts w:ascii="Verdana" w:hAnsi="Verdana"/>
      <w:sz w:val="22"/>
      <w:szCs w:val="22"/>
      <w:lang w:val="nn-NO" w:eastAsia="nn-NO"/>
    </w:rPr>
  </w:style>
  <w:style w:type="character" w:styleId="Hyperkobling">
    <w:name w:val="Hyperlink"/>
    <w:uiPriority w:val="99"/>
    <w:unhideWhenUsed/>
    <w:rsid w:val="00FF10D2"/>
    <w:rPr>
      <w:color w:val="0000FF"/>
      <w:u w:val="single"/>
    </w:rPr>
  </w:style>
  <w:style w:type="paragraph" w:styleId="Topptekst">
    <w:name w:val="header"/>
    <w:basedOn w:val="Normal"/>
    <w:link w:val="TopptekstTegn"/>
    <w:uiPriority w:val="99"/>
    <w:unhideWhenUsed/>
    <w:rsid w:val="009545D3"/>
    <w:pPr>
      <w:tabs>
        <w:tab w:val="center" w:pos="4513"/>
        <w:tab w:val="right" w:pos="9026"/>
      </w:tabs>
    </w:pPr>
    <w:rPr>
      <w:rFonts w:ascii="Verdana" w:hAnsi="Verdana"/>
      <w:sz w:val="20"/>
    </w:rPr>
  </w:style>
  <w:style w:type="character" w:customStyle="1" w:styleId="TopptekstTegn">
    <w:name w:val="Topptekst Tegn"/>
    <w:link w:val="Topptekst"/>
    <w:uiPriority w:val="99"/>
    <w:rsid w:val="009545D3"/>
    <w:rPr>
      <w:rFonts w:ascii="Verdana" w:eastAsia="Times New Roman" w:hAnsi="Verdana" w:cs="Times New Roman"/>
      <w:sz w:val="20"/>
      <w:szCs w:val="24"/>
      <w:lang w:val="en-US"/>
    </w:rPr>
  </w:style>
  <w:style w:type="paragraph" w:styleId="Bunntekst">
    <w:name w:val="footer"/>
    <w:basedOn w:val="Normal"/>
    <w:link w:val="BunntekstTegn"/>
    <w:uiPriority w:val="99"/>
    <w:unhideWhenUsed/>
    <w:rsid w:val="009545D3"/>
    <w:pPr>
      <w:tabs>
        <w:tab w:val="center" w:pos="4513"/>
        <w:tab w:val="right" w:pos="9026"/>
      </w:tabs>
    </w:pPr>
    <w:rPr>
      <w:rFonts w:ascii="Verdana" w:hAnsi="Verdana"/>
      <w:sz w:val="20"/>
    </w:rPr>
  </w:style>
  <w:style w:type="character" w:customStyle="1" w:styleId="BunntekstTegn">
    <w:name w:val="Bunntekst Tegn"/>
    <w:link w:val="Bunntekst"/>
    <w:uiPriority w:val="99"/>
    <w:rsid w:val="009545D3"/>
    <w:rPr>
      <w:rFonts w:ascii="Verdana" w:eastAsia="Times New Roman" w:hAnsi="Verdana" w:cs="Times New Roman"/>
      <w:sz w:val="20"/>
      <w:szCs w:val="24"/>
      <w:lang w:val="en-US"/>
    </w:rPr>
  </w:style>
  <w:style w:type="paragraph" w:customStyle="1" w:styleId="Listeavsnitt1">
    <w:name w:val="Listeavsnitt1"/>
    <w:basedOn w:val="Normal"/>
    <w:uiPriority w:val="34"/>
    <w:qFormat/>
    <w:rsid w:val="0091643A"/>
    <w:pPr>
      <w:ind w:left="720"/>
      <w:contextualSpacing/>
    </w:pPr>
  </w:style>
  <w:style w:type="paragraph" w:styleId="Kommentaremne">
    <w:name w:val="annotation subject"/>
    <w:basedOn w:val="Merknadstekst"/>
    <w:next w:val="Merknadstekst"/>
    <w:link w:val="KommentaremneTegn"/>
    <w:uiPriority w:val="99"/>
    <w:semiHidden/>
    <w:unhideWhenUsed/>
    <w:rsid w:val="009C29F2"/>
    <w:rPr>
      <w:b/>
      <w:bCs/>
    </w:rPr>
  </w:style>
  <w:style w:type="character" w:customStyle="1" w:styleId="KommentaremneTegn">
    <w:name w:val="Kommentaremne Tegn"/>
    <w:link w:val="Kommentaremne"/>
    <w:uiPriority w:val="99"/>
    <w:semiHidden/>
    <w:rsid w:val="009C29F2"/>
    <w:rPr>
      <w:rFonts w:ascii="Verdana" w:eastAsia="Times New Roman" w:hAnsi="Verdana" w:cs="Times New Roman"/>
      <w:b/>
      <w:bCs/>
      <w:sz w:val="20"/>
      <w:szCs w:val="20"/>
      <w:lang w:val="en-US"/>
    </w:rPr>
  </w:style>
  <w:style w:type="table" w:styleId="Tabellrutenett">
    <w:name w:val="Table Grid"/>
    <w:basedOn w:val="Vanligtabell"/>
    <w:rsid w:val="0001453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rsid w:val="0062348A"/>
    <w:pPr>
      <w:spacing w:after="120"/>
    </w:pPr>
  </w:style>
  <w:style w:type="paragraph" w:styleId="Listeavsnitt">
    <w:name w:val="List Paragraph"/>
    <w:basedOn w:val="Normal"/>
    <w:uiPriority w:val="34"/>
    <w:qFormat/>
    <w:rsid w:val="005A6781"/>
    <w:pPr>
      <w:ind w:left="720"/>
      <w:contextualSpacing/>
    </w:pPr>
  </w:style>
  <w:style w:type="paragraph" w:styleId="Overskriftforinnholdsfortegnelse">
    <w:name w:val="TOC Heading"/>
    <w:basedOn w:val="Overskrift1"/>
    <w:next w:val="Normal"/>
    <w:uiPriority w:val="39"/>
    <w:semiHidden/>
    <w:unhideWhenUsed/>
    <w:qFormat/>
    <w:rsid w:val="008D4211"/>
    <w:pPr>
      <w:keepNext/>
      <w:keepLines/>
      <w:numPr>
        <w:numId w:val="0"/>
      </w:numPr>
      <w:spacing w:before="480" w:after="0" w:line="276" w:lineRule="auto"/>
      <w:contextualSpacing w:val="0"/>
      <w:outlineLvl w:val="9"/>
    </w:pPr>
    <w:rPr>
      <w:rFonts w:asciiTheme="majorHAnsi" w:eastAsiaTheme="majorEastAsia" w:hAnsiTheme="majorHAnsi" w:cstheme="majorBidi"/>
      <w:color w:val="365F91" w:themeColor="accent1" w:themeShade="BF"/>
      <w:sz w:val="28"/>
      <w:lang w:val="en-US"/>
    </w:rPr>
  </w:style>
  <w:style w:type="paragraph" w:styleId="Revisjon">
    <w:name w:val="Revision"/>
    <w:hidden/>
    <w:uiPriority w:val="99"/>
    <w:semiHidden/>
    <w:rsid w:val="000E7B3C"/>
    <w:rPr>
      <w:rFonts w:ascii="Times New Roman" w:eastAsia="Times New Roman" w:hAnsi="Times New Roman"/>
      <w:sz w:val="24"/>
      <w:szCs w:val="24"/>
      <w:lang w:val="en-US" w:eastAsia="en-US"/>
    </w:rPr>
  </w:style>
  <w:style w:type="character" w:styleId="Fulgthyperkobling">
    <w:name w:val="FollowedHyperlink"/>
    <w:basedOn w:val="Standardskriftforavsnitt"/>
    <w:uiPriority w:val="99"/>
    <w:semiHidden/>
    <w:unhideWhenUsed/>
    <w:rsid w:val="00E610C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578385">
      <w:bodyDiv w:val="1"/>
      <w:marLeft w:val="0"/>
      <w:marRight w:val="0"/>
      <w:marTop w:val="0"/>
      <w:marBottom w:val="0"/>
      <w:divBdr>
        <w:top w:val="none" w:sz="0" w:space="0" w:color="auto"/>
        <w:left w:val="none" w:sz="0" w:space="0" w:color="auto"/>
        <w:bottom w:val="none" w:sz="0" w:space="0" w:color="auto"/>
        <w:right w:val="none" w:sz="0" w:space="0" w:color="auto"/>
      </w:divBdr>
      <w:divsChild>
        <w:div w:id="769158629">
          <w:marLeft w:val="0"/>
          <w:marRight w:val="0"/>
          <w:marTop w:val="0"/>
          <w:marBottom w:val="0"/>
          <w:divBdr>
            <w:top w:val="none" w:sz="0" w:space="0" w:color="auto"/>
            <w:left w:val="none" w:sz="0" w:space="0" w:color="auto"/>
            <w:bottom w:val="none" w:sz="0" w:space="0" w:color="auto"/>
            <w:right w:val="none" w:sz="0" w:space="0" w:color="auto"/>
          </w:divBdr>
        </w:div>
      </w:divsChild>
    </w:div>
    <w:div w:id="1063479760">
      <w:bodyDiv w:val="1"/>
      <w:marLeft w:val="0"/>
      <w:marRight w:val="0"/>
      <w:marTop w:val="0"/>
      <w:marBottom w:val="0"/>
      <w:divBdr>
        <w:top w:val="none" w:sz="0" w:space="0" w:color="auto"/>
        <w:left w:val="none" w:sz="0" w:space="0" w:color="auto"/>
        <w:bottom w:val="none" w:sz="0" w:space="0" w:color="auto"/>
        <w:right w:val="none" w:sz="0" w:space="0" w:color="auto"/>
      </w:divBdr>
    </w:div>
    <w:div w:id="1276788655">
      <w:bodyDiv w:val="1"/>
      <w:marLeft w:val="0"/>
      <w:marRight w:val="0"/>
      <w:marTop w:val="0"/>
      <w:marBottom w:val="0"/>
      <w:divBdr>
        <w:top w:val="none" w:sz="0" w:space="0" w:color="auto"/>
        <w:left w:val="none" w:sz="0" w:space="0" w:color="auto"/>
        <w:bottom w:val="none" w:sz="0" w:space="0" w:color="auto"/>
        <w:right w:val="none" w:sz="0" w:space="0" w:color="auto"/>
      </w:divBdr>
    </w:div>
    <w:div w:id="1447650399">
      <w:bodyDiv w:val="1"/>
      <w:marLeft w:val="0"/>
      <w:marRight w:val="0"/>
      <w:marTop w:val="0"/>
      <w:marBottom w:val="0"/>
      <w:divBdr>
        <w:top w:val="none" w:sz="0" w:space="0" w:color="auto"/>
        <w:left w:val="none" w:sz="0" w:space="0" w:color="auto"/>
        <w:bottom w:val="none" w:sz="0" w:space="0" w:color="auto"/>
        <w:right w:val="none" w:sz="0" w:space="0" w:color="auto"/>
      </w:divBdr>
      <w:divsChild>
        <w:div w:id="371004857">
          <w:marLeft w:val="0"/>
          <w:marRight w:val="0"/>
          <w:marTop w:val="0"/>
          <w:marBottom w:val="0"/>
          <w:divBdr>
            <w:top w:val="none" w:sz="0" w:space="0" w:color="auto"/>
            <w:left w:val="none" w:sz="0" w:space="0" w:color="auto"/>
            <w:bottom w:val="none" w:sz="0" w:space="0" w:color="auto"/>
            <w:right w:val="none" w:sz="0" w:space="0" w:color="auto"/>
          </w:divBdr>
        </w:div>
      </w:divsChild>
    </w:div>
    <w:div w:id="153302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inwe\Downloads\Avtaleskjema%20-%20enkel%20varekontrakt%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94A1B-1E70-4C19-824E-E28738204BE9}">
  <we:reference id="36d06465-66c9-4260-8983-c7eb029a60b8" version="3.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08864a7-f2fc-4b45-8685-6cba678175fa">
      <Terms xmlns="http://schemas.microsoft.com/office/infopath/2007/PartnerControls"/>
    </lcf76f155ced4ddcb4097134ff3c332f>
    <TaxCatchAll xmlns="4a879d40-5228-428b-b05e-443a2621ce1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9DBC9279CFBA5F498D9272DEB222037F" ma:contentTypeVersion="14" ma:contentTypeDescription="Opprett et nytt dokument." ma:contentTypeScope="" ma:versionID="a58501a683f17a9df5eb3e1ecd59b2e4">
  <xsd:schema xmlns:xsd="http://www.w3.org/2001/XMLSchema" xmlns:xs="http://www.w3.org/2001/XMLSchema" xmlns:p="http://schemas.microsoft.com/office/2006/metadata/properties" xmlns:ns2="208864a7-f2fc-4b45-8685-6cba678175fa" xmlns:ns3="4a879d40-5228-428b-b05e-443a2621ce17" targetNamespace="http://schemas.microsoft.com/office/2006/metadata/properties" ma:root="true" ma:fieldsID="0e9f0d53e638fd44db83ca3c8dca53ca" ns2:_="" ns3:_="">
    <xsd:import namespace="208864a7-f2fc-4b45-8685-6cba678175fa"/>
    <xsd:import namespace="4a879d40-5228-428b-b05e-443a2621ce1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864a7-f2fc-4b45-8685-6cba67817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03b2a893-277a-420a-88ce-b5e755706ff1"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879d40-5228-428b-b05e-443a2621ce17"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98808cd8-a964-4638-a5c3-12db1003060a}" ma:internalName="TaxCatchAll" ma:showField="CatchAllData" ma:web="4a879d40-5228-428b-b05e-443a2621ce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8033E-148F-4202-B160-5495E64539B7}">
  <ds:schemaRefs>
    <ds:schemaRef ds:uri="http://schemas.microsoft.com/office/2006/metadata/properties"/>
    <ds:schemaRef ds:uri="http://schemas.microsoft.com/office/infopath/2007/PartnerControls"/>
    <ds:schemaRef ds:uri="208864a7-f2fc-4b45-8685-6cba678175fa"/>
    <ds:schemaRef ds:uri="4a879d40-5228-428b-b05e-443a2621ce17"/>
  </ds:schemaRefs>
</ds:datastoreItem>
</file>

<file path=customXml/itemProps2.xml><?xml version="1.0" encoding="utf-8"?>
<ds:datastoreItem xmlns:ds="http://schemas.openxmlformats.org/officeDocument/2006/customXml" ds:itemID="{68EBB0AD-17A4-4A62-A247-78F635DB5ABC}">
  <ds:schemaRefs>
    <ds:schemaRef ds:uri="http://schemas.openxmlformats.org/officeDocument/2006/bibliography"/>
  </ds:schemaRefs>
</ds:datastoreItem>
</file>

<file path=customXml/itemProps3.xml><?xml version="1.0" encoding="utf-8"?>
<ds:datastoreItem xmlns:ds="http://schemas.openxmlformats.org/officeDocument/2006/customXml" ds:itemID="{4C388FC2-90ED-4590-9C42-9FB9FD87A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864a7-f2fc-4b45-8685-6cba678175fa"/>
    <ds:schemaRef ds:uri="4a879d40-5228-428b-b05e-443a2621ce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0369-3E73-43C4-BCE0-F22B8D66AA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Avtaleskjema - enkel varekontrakt (2)</Template>
  <TotalTime>0</TotalTime>
  <Pages>4</Pages>
  <Words>779</Words>
  <Characters>4129</Characters>
  <Application>Microsoft Office Word</Application>
  <DocSecurity>0</DocSecurity>
  <Lines>34</Lines>
  <Paragraphs>9</Paragraphs>
  <ScaleCrop>false</ScaleCrop>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2023-03-15T07:35:00Z</dcterms:created>
  <dcterms:modified xsi:type="dcterms:W3CDTF">2026-05-04T20:40:00Z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0x0101009DBC9279CFBA5F498D9272DEB222037F</vt:lpwstr>
  </property>
  <property fmtid="{D5CDD505-2E9C-101B-9397-08002B2CF9AE}" pid="3" name="MediaServiceImageTags">
    <vt:lpwstr/>
  </property>
</Properties>
</file>